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3261A5F3"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150</w:t>
      </w:r>
      <w:r>
        <w:rPr>
          <w:b/>
          <w:noProof/>
          <w:sz w:val="24"/>
        </w:rPr>
        <w:t>-e</w:t>
      </w:r>
      <w:r>
        <w:rPr>
          <w:b/>
          <w:i/>
          <w:noProof/>
          <w:sz w:val="28"/>
        </w:rPr>
        <w:tab/>
      </w:r>
      <w:r w:rsidR="00B53879" w:rsidRPr="00B53879">
        <w:rPr>
          <w:b/>
          <w:noProof/>
          <w:sz w:val="24"/>
        </w:rPr>
        <w:t>S2-2202952</w:t>
      </w:r>
    </w:p>
    <w:p w14:paraId="02E8C007" w14:textId="0A4600BA" w:rsidR="00C54A6E" w:rsidRDefault="00C54A6E" w:rsidP="00C54A6E">
      <w:pPr>
        <w:pStyle w:val="CRCoverPage"/>
        <w:outlineLvl w:val="0"/>
        <w:rPr>
          <w:b/>
          <w:noProof/>
          <w:sz w:val="24"/>
        </w:rPr>
      </w:pPr>
      <w:r>
        <w:rPr>
          <w:b/>
          <w:noProof/>
          <w:sz w:val="24"/>
        </w:rPr>
        <w:t>Electronic meeting,</w:t>
      </w:r>
      <w:r w:rsidR="00820763">
        <w:rPr>
          <w:b/>
          <w:noProof/>
          <w:sz w:val="24"/>
        </w:rPr>
        <w:t>06</w:t>
      </w:r>
      <w:r w:rsidRPr="00723379">
        <w:rPr>
          <w:b/>
          <w:noProof/>
          <w:sz w:val="24"/>
        </w:rPr>
        <w:t xml:space="preserve"> – </w:t>
      </w:r>
      <w:r w:rsidR="00820763">
        <w:rPr>
          <w:b/>
          <w:noProof/>
          <w:sz w:val="24"/>
        </w:rPr>
        <w:t>12</w:t>
      </w:r>
      <w:r w:rsidRPr="00723379">
        <w:rPr>
          <w:b/>
          <w:noProof/>
          <w:sz w:val="24"/>
        </w:rPr>
        <w:t xml:space="preserve"> </w:t>
      </w:r>
      <w:r w:rsidR="00820763">
        <w:rPr>
          <w:b/>
          <w:noProof/>
          <w:sz w:val="24"/>
        </w:rPr>
        <w:t xml:space="preserve">April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06F2E">
        <w:rPr>
          <w:rFonts w:ascii="Arial" w:hAnsi="Arial" w:cs="Arial"/>
          <w:b/>
          <w:bCs/>
        </w:rPr>
        <w:t>InterDigital</w:t>
      </w:r>
    </w:p>
    <w:p w14:paraId="7C60109E" w14:textId="5033A186" w:rsidR="00CD2478" w:rsidRPr="00506F2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20CE">
        <w:rPr>
          <w:rFonts w:ascii="Arial" w:hAnsi="Arial" w:cs="Arial"/>
          <w:b/>
          <w:bCs/>
        </w:rPr>
        <w:t>Solution</w:t>
      </w:r>
      <w:r w:rsidR="00827976">
        <w:rPr>
          <w:rFonts w:ascii="Arial" w:hAnsi="Arial" w:cs="Arial"/>
          <w:b/>
          <w:bCs/>
        </w:rPr>
        <w:t xml:space="preserve"> </w:t>
      </w:r>
      <w:r w:rsidR="004620CE">
        <w:rPr>
          <w:rFonts w:ascii="Arial" w:hAnsi="Arial" w:cs="Arial"/>
          <w:b/>
          <w:bCs/>
        </w:rPr>
        <w:t>for</w:t>
      </w:r>
      <w:r w:rsidR="00827976">
        <w:rPr>
          <w:rFonts w:ascii="Arial" w:hAnsi="Arial" w:cs="Arial"/>
          <w:b/>
          <w:bCs/>
        </w:rPr>
        <w:t xml:space="preserve"> </w:t>
      </w:r>
      <w:r w:rsidR="008C0A6D">
        <w:rPr>
          <w:rFonts w:ascii="Arial" w:hAnsi="Arial" w:cs="Arial"/>
          <w:b/>
          <w:bCs/>
        </w:rPr>
        <w:t xml:space="preserve">KI#2: </w:t>
      </w:r>
      <w:r w:rsidR="00C04EEA">
        <w:rPr>
          <w:rFonts w:ascii="Arial" w:hAnsi="Arial" w:cs="Arial"/>
          <w:b/>
          <w:bCs/>
        </w:rPr>
        <w:t>PIN Elements with Gateway Capabilities (PEGC) discovery and selection.</w:t>
      </w:r>
    </w:p>
    <w:p w14:paraId="0C6A7A02" w14:textId="3F07D4F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BF6E1F">
        <w:rPr>
          <w:rFonts w:ascii="Arial" w:hAnsi="Arial" w:cs="Arial"/>
          <w:b/>
          <w:bCs/>
        </w:rPr>
        <w:t>R</w:t>
      </w:r>
      <w:r w:rsidR="00EC6858">
        <w:rPr>
          <w:rFonts w:ascii="Arial" w:hAnsi="Arial" w:cs="Arial"/>
          <w:b/>
          <w:bCs/>
        </w:rPr>
        <w:t xml:space="preserve"> 23.</w:t>
      </w:r>
      <w:r w:rsidR="005141F0">
        <w:rPr>
          <w:rFonts w:ascii="Arial" w:hAnsi="Arial" w:cs="Arial"/>
          <w:b/>
          <w:bCs/>
        </w:rPr>
        <w:t>700-</w:t>
      </w:r>
      <w:r w:rsidR="00C04EEA">
        <w:rPr>
          <w:rFonts w:ascii="Arial" w:hAnsi="Arial" w:cs="Arial"/>
          <w:b/>
          <w:bCs/>
        </w:rPr>
        <w:t>8</w:t>
      </w:r>
      <w:r w:rsidR="00E11575">
        <w:rPr>
          <w:rFonts w:ascii="Arial" w:hAnsi="Arial" w:cs="Arial"/>
          <w:b/>
          <w:bCs/>
        </w:rPr>
        <w:t>8</w:t>
      </w:r>
      <w:r w:rsidR="00EC6858">
        <w:rPr>
          <w:rFonts w:ascii="Arial" w:hAnsi="Arial" w:cs="Arial"/>
          <w:b/>
          <w:bCs/>
        </w:rPr>
        <w:t xml:space="preserve"> v0.</w:t>
      </w:r>
      <w:r w:rsidR="00C04EEA">
        <w:rPr>
          <w:rFonts w:ascii="Arial" w:hAnsi="Arial" w:cs="Arial"/>
          <w:b/>
          <w:bCs/>
        </w:rPr>
        <w:t>1</w:t>
      </w:r>
      <w:r w:rsidR="00EC6858">
        <w:rPr>
          <w:rFonts w:ascii="Arial" w:hAnsi="Arial" w:cs="Arial"/>
          <w:b/>
          <w:bCs/>
        </w:rPr>
        <w:t>.0</w:t>
      </w:r>
    </w:p>
    <w:p w14:paraId="6BD754E6" w14:textId="7BEACDC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6E1F" w:rsidRPr="00D20F25">
        <w:rPr>
          <w:rFonts w:ascii="Arial" w:hAnsi="Arial" w:cs="Arial"/>
          <w:b/>
          <w:bCs/>
        </w:rPr>
        <w:t>9.</w:t>
      </w:r>
      <w:r w:rsidR="0035682D">
        <w:rPr>
          <w:rFonts w:ascii="Arial" w:hAnsi="Arial" w:cs="Arial"/>
          <w:b/>
          <w:bCs/>
        </w:rPr>
        <w:t>16</w:t>
      </w:r>
    </w:p>
    <w:p w14:paraId="3EE0E1E8"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603C9C">
        <w:rPr>
          <w:rFonts w:ascii="Arial" w:hAnsi="Arial" w:cs="Arial"/>
          <w:b/>
          <w:bCs/>
        </w:rPr>
        <w:t>pproval</w:t>
      </w:r>
    </w:p>
    <w:p w14:paraId="54475FEA" w14:textId="77777777" w:rsidR="009C784C" w:rsidRDefault="009C784C" w:rsidP="009C784C">
      <w:pPr>
        <w:rPr>
          <w:rFonts w:ascii="Arial" w:hAnsi="Arial" w:cs="Arial"/>
          <w:i/>
        </w:rPr>
      </w:pPr>
    </w:p>
    <w:p w14:paraId="51377DA8" w14:textId="306A48AC" w:rsidR="009C784C" w:rsidRPr="00067F30" w:rsidRDefault="009C784C" w:rsidP="009C784C">
      <w:pPr>
        <w:rPr>
          <w:rFonts w:ascii="Arial" w:hAnsi="Arial" w:cs="Arial"/>
        </w:rPr>
      </w:pPr>
      <w:r w:rsidRPr="00067F30">
        <w:rPr>
          <w:rFonts w:ascii="Arial" w:hAnsi="Arial" w:cs="Arial"/>
        </w:rPr>
        <w:t xml:space="preserve">Abstract of the contribution: </w:t>
      </w:r>
      <w:r w:rsidR="0061088D" w:rsidRPr="00067F30">
        <w:rPr>
          <w:rFonts w:ascii="Arial" w:hAnsi="Arial" w:cs="Arial"/>
        </w:rPr>
        <w:t>This PCR provide</w:t>
      </w:r>
      <w:r w:rsidR="00BC4923">
        <w:rPr>
          <w:rFonts w:ascii="Arial" w:hAnsi="Arial" w:cs="Arial"/>
        </w:rPr>
        <w:t>s</w:t>
      </w:r>
      <w:r w:rsidR="0061088D" w:rsidRPr="00067F30">
        <w:rPr>
          <w:rFonts w:ascii="Arial" w:hAnsi="Arial" w:cs="Arial"/>
        </w:rPr>
        <w:t xml:space="preserve"> </w:t>
      </w:r>
      <w:r w:rsidR="00BC4923">
        <w:rPr>
          <w:rFonts w:ascii="Arial" w:hAnsi="Arial" w:cs="Arial"/>
        </w:rPr>
        <w:t>a</w:t>
      </w:r>
      <w:r w:rsidR="0061088D" w:rsidRPr="00067F30">
        <w:rPr>
          <w:rFonts w:ascii="Arial" w:hAnsi="Arial" w:cs="Arial"/>
        </w:rPr>
        <w:t xml:space="preserve"> </w:t>
      </w:r>
      <w:r w:rsidR="004620CE" w:rsidRPr="00067F30">
        <w:rPr>
          <w:rFonts w:ascii="Arial" w:hAnsi="Arial" w:cs="Arial"/>
        </w:rPr>
        <w:t>solution</w:t>
      </w:r>
      <w:r w:rsidR="0052747C" w:rsidRPr="00067F30">
        <w:rPr>
          <w:rFonts w:ascii="Arial" w:hAnsi="Arial" w:cs="Arial"/>
        </w:rPr>
        <w:t xml:space="preserve"> </w:t>
      </w:r>
      <w:r w:rsidR="00BC4923">
        <w:rPr>
          <w:rFonts w:ascii="Arial" w:hAnsi="Arial" w:cs="Arial"/>
        </w:rPr>
        <w:t>for</w:t>
      </w:r>
      <w:r w:rsidR="0052747C" w:rsidRPr="00067F30">
        <w:rPr>
          <w:rFonts w:ascii="Arial" w:hAnsi="Arial" w:cs="Arial"/>
        </w:rPr>
        <w:t xml:space="preserve"> </w:t>
      </w:r>
      <w:r w:rsidR="00067F30" w:rsidRPr="00067F30">
        <w:rPr>
          <w:rFonts w:ascii="Arial" w:hAnsi="Arial" w:cs="Arial"/>
        </w:rPr>
        <w:t>KI#2</w:t>
      </w:r>
      <w:r w:rsidR="00DD6DC6" w:rsidRPr="00067F30">
        <w:rPr>
          <w:rFonts w:ascii="Arial" w:hAnsi="Arial" w:cs="Arial"/>
        </w:rPr>
        <w:t xml:space="preserve"> </w:t>
      </w:r>
      <w:r w:rsidR="00067F30" w:rsidRPr="00067F30">
        <w:rPr>
          <w:rFonts w:ascii="Arial" w:hAnsi="Arial" w:cs="Arial"/>
        </w:rPr>
        <w:t xml:space="preserve">PIN and PIN Element discovery and selection </w:t>
      </w:r>
      <w:r w:rsidR="0061088D" w:rsidRPr="00067F30">
        <w:rPr>
          <w:rFonts w:ascii="Arial" w:hAnsi="Arial" w:cs="Arial"/>
        </w:rPr>
        <w:t>for T</w:t>
      </w:r>
      <w:r w:rsidR="00DC56DA" w:rsidRPr="00067F30">
        <w:rPr>
          <w:rFonts w:ascii="Arial" w:hAnsi="Arial" w:cs="Arial"/>
        </w:rPr>
        <w:t>R</w:t>
      </w:r>
      <w:r w:rsidR="0061088D" w:rsidRPr="00067F30">
        <w:rPr>
          <w:rFonts w:ascii="Arial" w:hAnsi="Arial" w:cs="Arial"/>
        </w:rPr>
        <w:t xml:space="preserve"> 23.</w:t>
      </w:r>
      <w:r w:rsidR="005141F0" w:rsidRPr="00067F30">
        <w:rPr>
          <w:rFonts w:ascii="Arial" w:hAnsi="Arial" w:cs="Arial"/>
        </w:rPr>
        <w:t>700-</w:t>
      </w:r>
      <w:r w:rsidR="00067F30" w:rsidRPr="00067F30">
        <w:rPr>
          <w:rFonts w:ascii="Arial" w:hAnsi="Arial" w:cs="Arial"/>
        </w:rPr>
        <w:t>8</w:t>
      </w:r>
      <w:r w:rsidR="00DD6DC6" w:rsidRPr="00067F30">
        <w:rPr>
          <w:rFonts w:ascii="Arial" w:hAnsi="Arial" w:cs="Arial"/>
        </w:rPr>
        <w:t>8</w:t>
      </w:r>
      <w:r w:rsidR="0061088D" w:rsidRPr="00067F30">
        <w:rPr>
          <w:rFonts w:ascii="Arial" w:hAnsi="Arial" w:cs="Arial"/>
        </w:rPr>
        <w:t>.</w:t>
      </w:r>
    </w:p>
    <w:p w14:paraId="58DC7437" w14:textId="77777777" w:rsidR="009C784C" w:rsidRPr="007A0857" w:rsidRDefault="009C784C" w:rsidP="009C784C">
      <w:pPr>
        <w:pBdr>
          <w:bottom w:val="single" w:sz="12" w:space="1" w:color="auto"/>
        </w:pBdr>
        <w:spacing w:after="120"/>
        <w:rPr>
          <w:rFonts w:ascii="Arial" w:hAnsi="Arial" w:cs="Arial"/>
          <w:b/>
          <w:bCs/>
        </w:rPr>
      </w:pPr>
    </w:p>
    <w:p w14:paraId="1C63482F" w14:textId="77777777" w:rsidR="008022EF" w:rsidRDefault="00CD2478" w:rsidP="004620CE">
      <w:pPr>
        <w:pStyle w:val="CRCoverPage"/>
        <w:rPr>
          <w:b/>
          <w:noProof/>
          <w:lang w:val="en-US"/>
        </w:rPr>
      </w:pPr>
      <w:r w:rsidRPr="007A0857">
        <w:rPr>
          <w:b/>
          <w:noProof/>
        </w:rPr>
        <w:t>1</w:t>
      </w:r>
      <w:r w:rsidRPr="00C04EEA">
        <w:rPr>
          <w:b/>
          <w:noProof/>
          <w:lang w:val="en-US"/>
        </w:rPr>
        <w:t xml:space="preserve">. </w:t>
      </w:r>
      <w:r w:rsidR="008A5E86" w:rsidRPr="007A0857">
        <w:rPr>
          <w:b/>
          <w:noProof/>
          <w:lang w:val="en-US"/>
        </w:rPr>
        <w:t>Reason for Change</w:t>
      </w:r>
    </w:p>
    <w:p w14:paraId="1841AB74" w14:textId="40FCD35B" w:rsidR="0051590C" w:rsidRDefault="0051590C" w:rsidP="005F47DA">
      <w:r w:rsidRPr="008B5679">
        <w:t xml:space="preserve">As per the agreed KI </w:t>
      </w:r>
      <w:r w:rsidR="00067F30" w:rsidRPr="0030248C">
        <w:t xml:space="preserve">#2: PIN and PIN </w:t>
      </w:r>
      <w:r w:rsidR="00067F30">
        <w:t>E</w:t>
      </w:r>
      <w:r w:rsidR="00067F30" w:rsidRPr="0030248C">
        <w:t>lement discovery and selection</w:t>
      </w:r>
      <w:r>
        <w:t xml:space="preserve">, which aims at addressing following aspects: </w:t>
      </w:r>
    </w:p>
    <w:p w14:paraId="79513A5D" w14:textId="77777777" w:rsidR="00067F30" w:rsidRDefault="00067F30" w:rsidP="00067F30">
      <w:pPr>
        <w:ind w:left="284"/>
      </w:pPr>
      <w:r>
        <w:t>-</w:t>
      </w:r>
      <w:r>
        <w:tab/>
        <w:t>How to discover and select a PIN.</w:t>
      </w:r>
    </w:p>
    <w:p w14:paraId="3C38FFE4" w14:textId="77777777" w:rsidR="00067F30" w:rsidRDefault="00067F30" w:rsidP="00067F30">
      <w:pPr>
        <w:ind w:left="284"/>
      </w:pPr>
      <w:r w:rsidRPr="00585738">
        <w:rPr>
          <w:highlight w:val="yellow"/>
        </w:rPr>
        <w:t>-</w:t>
      </w:r>
      <w:r w:rsidRPr="00585738">
        <w:rPr>
          <w:highlight w:val="yellow"/>
        </w:rPr>
        <w:tab/>
        <w:t>How to discover and select PIN Elements with Gateway Capability (PEGC) and with Management Capability (PEMC)</w:t>
      </w:r>
    </w:p>
    <w:p w14:paraId="6F29D2D7" w14:textId="77777777" w:rsidR="00067F30" w:rsidRDefault="00067F30" w:rsidP="00067F30">
      <w:pPr>
        <w:ind w:left="284"/>
      </w:pPr>
      <w:r>
        <w:t>-</w:t>
      </w:r>
      <w:r>
        <w:tab/>
        <w:t xml:space="preserve">How to discover PIN Elements in a PIN based on </w:t>
      </w:r>
      <w:proofErr w:type="gramStart"/>
      <w:r>
        <w:t>criteria's</w:t>
      </w:r>
      <w:proofErr w:type="gramEnd"/>
      <w:r>
        <w:t>, for example, the capability, availability, reachability and services (e.g. printer).</w:t>
      </w:r>
    </w:p>
    <w:p w14:paraId="11B24262" w14:textId="3D9E89D8" w:rsidR="0051590C" w:rsidRPr="008B5679" w:rsidRDefault="00067F30" w:rsidP="00067F30">
      <w:pPr>
        <w:ind w:left="284"/>
      </w:pPr>
      <w:r>
        <w:t xml:space="preserve">- </w:t>
      </w:r>
      <w:r>
        <w:tab/>
        <w:t>How to enable and manage the discovery for all possible case, for example, whether a PIN Element is discoverable by devices that are not members of the PIN or by other PIN Elements of the same PIN.</w:t>
      </w:r>
    </w:p>
    <w:p w14:paraId="70CEB022" w14:textId="634B8E8D" w:rsidR="005F47DA" w:rsidRPr="00145ED9" w:rsidRDefault="00145ED9" w:rsidP="00067F30">
      <w:r w:rsidRPr="008B5679">
        <w:t>Th</w:t>
      </w:r>
      <w:r w:rsidR="00BC4923">
        <w:t>is</w:t>
      </w:r>
      <w:r w:rsidR="0051590C" w:rsidRPr="008B5679">
        <w:t xml:space="preserve"> proposed solution </w:t>
      </w:r>
      <w:r w:rsidR="00BC4923">
        <w:t>focuses</w:t>
      </w:r>
      <w:r w:rsidR="0051590C" w:rsidRPr="008B5679">
        <w:t xml:space="preserve"> on the aspect</w:t>
      </w:r>
      <w:r w:rsidR="00067F30">
        <w:t>s on how to discover and select PIN Elements with Gateway Capability (PEGC)</w:t>
      </w:r>
      <w:r w:rsidR="00506F2E">
        <w:t>.</w:t>
      </w:r>
    </w:p>
    <w:p w14:paraId="444804A8" w14:textId="77777777" w:rsidR="00CD2478" w:rsidRPr="00C04EEA" w:rsidRDefault="0012156B" w:rsidP="00CD2478">
      <w:pPr>
        <w:pStyle w:val="CRCoverPage"/>
        <w:rPr>
          <w:b/>
          <w:noProof/>
          <w:lang w:val="en-US"/>
        </w:rPr>
      </w:pPr>
      <w:r w:rsidRPr="00C04EEA">
        <w:rPr>
          <w:b/>
          <w:noProof/>
          <w:lang w:val="en-US"/>
        </w:rPr>
        <w:t>2</w:t>
      </w:r>
      <w:r w:rsidR="00CD2478" w:rsidRPr="00C04EEA">
        <w:rPr>
          <w:b/>
          <w:noProof/>
          <w:lang w:val="en-US"/>
        </w:rPr>
        <w:t>. Proposal</w:t>
      </w:r>
    </w:p>
    <w:p w14:paraId="19E7880F" w14:textId="67470006" w:rsidR="00CD2478" w:rsidRPr="008A5E86" w:rsidRDefault="008A5E86" w:rsidP="00CD2478">
      <w:pPr>
        <w:rPr>
          <w:noProof/>
          <w:lang w:val="en-US"/>
        </w:rPr>
      </w:pPr>
      <w:r w:rsidRPr="005141F0">
        <w:rPr>
          <w:noProof/>
          <w:lang w:val="en-US"/>
        </w:rPr>
        <w:t>It is proposed to agree the following changes to 3GPP T</w:t>
      </w:r>
      <w:r w:rsidR="003232DA" w:rsidRPr="005141F0">
        <w:rPr>
          <w:noProof/>
          <w:lang w:val="en-US"/>
        </w:rPr>
        <w:t>R</w:t>
      </w:r>
      <w:r w:rsidR="0012156B" w:rsidRPr="005141F0">
        <w:rPr>
          <w:noProof/>
          <w:lang w:val="en-US"/>
        </w:rPr>
        <w:t xml:space="preserve"> 23.</w:t>
      </w:r>
      <w:r w:rsidR="005141F0" w:rsidRPr="005141F0">
        <w:rPr>
          <w:noProof/>
          <w:lang w:val="en-US"/>
        </w:rPr>
        <w:t>700-</w:t>
      </w:r>
      <w:r w:rsidR="00067F30">
        <w:rPr>
          <w:noProof/>
          <w:lang w:val="en-US"/>
        </w:rPr>
        <w:t>8</w:t>
      </w:r>
      <w:r w:rsidR="00DD6DC6">
        <w:rPr>
          <w:noProof/>
          <w:lang w:val="en-US"/>
        </w:rPr>
        <w:t>8</w:t>
      </w:r>
      <w:r w:rsidRPr="005141F0">
        <w:rPr>
          <w:noProof/>
          <w:lang w:val="en-US"/>
        </w:rPr>
        <w:t>.</w:t>
      </w:r>
    </w:p>
    <w:p w14:paraId="625B77EC" w14:textId="77777777" w:rsidR="00CD2478" w:rsidRPr="008A5E86" w:rsidRDefault="00CD2478" w:rsidP="00CD2478">
      <w:pPr>
        <w:pBdr>
          <w:bottom w:val="single" w:sz="12" w:space="1" w:color="auto"/>
        </w:pBdr>
        <w:rPr>
          <w:noProof/>
          <w:lang w:val="en-US"/>
        </w:rPr>
      </w:pPr>
    </w:p>
    <w:p w14:paraId="6A1475B8" w14:textId="77777777" w:rsidR="00C21836" w:rsidRPr="008A5E86" w:rsidRDefault="00C21836" w:rsidP="00CD2478">
      <w:pPr>
        <w:rPr>
          <w:noProof/>
          <w:lang w:val="en-US"/>
        </w:rPr>
      </w:pPr>
    </w:p>
    <w:p w14:paraId="2DF4FDA5"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E02CFB8" w14:textId="77777777" w:rsidR="0083499E" w:rsidRPr="005A2371" w:rsidRDefault="0083499E" w:rsidP="0083499E">
      <w:pPr>
        <w:pStyle w:val="Heading2"/>
        <w:rPr>
          <w:lang w:eastAsia="zh-CN"/>
        </w:rPr>
      </w:pPr>
      <w:bookmarkStart w:id="0" w:name="_Toc22214907"/>
      <w:bookmarkStart w:id="1" w:name="_Toc23254040"/>
      <w:bookmarkStart w:id="2" w:name="_Toc97192642"/>
      <w:bookmarkStart w:id="3" w:name="_Toc43392636"/>
      <w:bookmarkStart w:id="4" w:name="_Toc43475432"/>
      <w:bookmarkStart w:id="5" w:name="_Toc50559043"/>
      <w:bookmarkStart w:id="6" w:name="_Toc54940398"/>
      <w:bookmarkStart w:id="7" w:name="_Toc54952113"/>
      <w:bookmarkStart w:id="8" w:name="_Toc57233561"/>
      <w:bookmarkStart w:id="9" w:name="_Toc68068873"/>
      <w:r w:rsidRPr="005A2371">
        <w:rPr>
          <w:lang w:eastAsia="zh-CN"/>
        </w:rPr>
        <w:t>6.0</w:t>
      </w:r>
      <w:r w:rsidRPr="005A2371">
        <w:rPr>
          <w:lang w:eastAsia="zh-CN"/>
        </w:rPr>
        <w:tab/>
        <w:t>Mapping of Solutions to Key Issues</w:t>
      </w:r>
      <w:bookmarkEnd w:id="0"/>
      <w:bookmarkEnd w:id="1"/>
      <w:bookmarkEnd w:id="2"/>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83499E" w:rsidRPr="005A2371" w14:paraId="22E1BDBE" w14:textId="77777777" w:rsidTr="00AF40F6">
        <w:tc>
          <w:tcPr>
            <w:tcW w:w="1276" w:type="dxa"/>
            <w:vMerge w:val="restart"/>
            <w:tcBorders>
              <w:tl2br w:val="nil"/>
            </w:tcBorders>
            <w:shd w:val="clear" w:color="auto" w:fill="auto"/>
            <w:vAlign w:val="bottom"/>
          </w:tcPr>
          <w:p w14:paraId="3BC65B2E" w14:textId="77777777" w:rsidR="0083499E" w:rsidRPr="00110E72" w:rsidRDefault="0083499E" w:rsidP="00AF40F6">
            <w:pPr>
              <w:pStyle w:val="TAH"/>
            </w:pPr>
            <w:r w:rsidRPr="00110E72">
              <w:t>Solutions</w:t>
            </w:r>
          </w:p>
        </w:tc>
        <w:tc>
          <w:tcPr>
            <w:tcW w:w="7229" w:type="dxa"/>
            <w:gridSpan w:val="7"/>
          </w:tcPr>
          <w:p w14:paraId="43A4C336" w14:textId="77777777" w:rsidR="0083499E" w:rsidRPr="00110E72" w:rsidRDefault="0083499E" w:rsidP="00AF40F6">
            <w:pPr>
              <w:pStyle w:val="TAH"/>
            </w:pPr>
            <w:r w:rsidRPr="00110E72">
              <w:t>Key Issues</w:t>
            </w:r>
          </w:p>
        </w:tc>
      </w:tr>
      <w:tr w:rsidR="0083499E" w:rsidRPr="005A2371" w14:paraId="30F53011" w14:textId="77777777" w:rsidTr="00AF40F6">
        <w:tc>
          <w:tcPr>
            <w:tcW w:w="1276" w:type="dxa"/>
            <w:vMerge/>
            <w:tcBorders>
              <w:tl2br w:val="nil"/>
            </w:tcBorders>
            <w:shd w:val="clear" w:color="auto" w:fill="auto"/>
          </w:tcPr>
          <w:p w14:paraId="4938F4AB" w14:textId="77777777" w:rsidR="0083499E" w:rsidRPr="00110E72" w:rsidRDefault="0083499E" w:rsidP="00AF40F6">
            <w:pPr>
              <w:pStyle w:val="TAH"/>
            </w:pPr>
          </w:p>
        </w:tc>
        <w:tc>
          <w:tcPr>
            <w:tcW w:w="1032" w:type="dxa"/>
          </w:tcPr>
          <w:p w14:paraId="290F2B60" w14:textId="77777777" w:rsidR="0083499E" w:rsidRPr="00110E72" w:rsidRDefault="0083499E" w:rsidP="00AF40F6">
            <w:pPr>
              <w:pStyle w:val="TAH"/>
              <w:rPr>
                <w:lang w:eastAsia="zh-CN"/>
              </w:rPr>
            </w:pPr>
            <w:r>
              <w:rPr>
                <w:rFonts w:hint="eastAsia"/>
                <w:lang w:eastAsia="zh-CN"/>
              </w:rPr>
              <w:t>1</w:t>
            </w:r>
          </w:p>
        </w:tc>
        <w:tc>
          <w:tcPr>
            <w:tcW w:w="1032" w:type="dxa"/>
          </w:tcPr>
          <w:p w14:paraId="45FFC0E4" w14:textId="77777777" w:rsidR="0083499E" w:rsidRPr="00110E72" w:rsidRDefault="0083499E" w:rsidP="00AF40F6">
            <w:pPr>
              <w:pStyle w:val="TAH"/>
              <w:rPr>
                <w:lang w:eastAsia="zh-CN"/>
              </w:rPr>
            </w:pPr>
            <w:r>
              <w:rPr>
                <w:rFonts w:hint="eastAsia"/>
                <w:lang w:eastAsia="zh-CN"/>
              </w:rPr>
              <w:t>2</w:t>
            </w:r>
          </w:p>
        </w:tc>
        <w:tc>
          <w:tcPr>
            <w:tcW w:w="1032" w:type="dxa"/>
            <w:shd w:val="clear" w:color="auto" w:fill="auto"/>
          </w:tcPr>
          <w:p w14:paraId="7F97BB73" w14:textId="77777777" w:rsidR="0083499E" w:rsidRPr="00110E72" w:rsidRDefault="0083499E" w:rsidP="00AF40F6">
            <w:pPr>
              <w:pStyle w:val="TAH"/>
              <w:rPr>
                <w:lang w:eastAsia="zh-CN"/>
              </w:rPr>
            </w:pPr>
            <w:r>
              <w:rPr>
                <w:rFonts w:hint="eastAsia"/>
                <w:lang w:eastAsia="zh-CN"/>
              </w:rPr>
              <w:t>3</w:t>
            </w:r>
          </w:p>
        </w:tc>
        <w:tc>
          <w:tcPr>
            <w:tcW w:w="1032" w:type="dxa"/>
            <w:shd w:val="clear" w:color="auto" w:fill="auto"/>
          </w:tcPr>
          <w:p w14:paraId="7AFF15B2" w14:textId="77777777" w:rsidR="0083499E" w:rsidRPr="00110E72" w:rsidRDefault="0083499E" w:rsidP="00AF40F6">
            <w:pPr>
              <w:pStyle w:val="TAH"/>
              <w:rPr>
                <w:lang w:eastAsia="zh-CN"/>
              </w:rPr>
            </w:pPr>
            <w:r>
              <w:rPr>
                <w:rFonts w:hint="eastAsia"/>
                <w:lang w:eastAsia="zh-CN"/>
              </w:rPr>
              <w:t>4</w:t>
            </w:r>
          </w:p>
        </w:tc>
        <w:tc>
          <w:tcPr>
            <w:tcW w:w="1032" w:type="dxa"/>
            <w:shd w:val="clear" w:color="auto" w:fill="auto"/>
          </w:tcPr>
          <w:p w14:paraId="26F055A9" w14:textId="77777777" w:rsidR="0083499E" w:rsidRPr="00110E72" w:rsidRDefault="0083499E" w:rsidP="00AF40F6">
            <w:pPr>
              <w:pStyle w:val="TAH"/>
              <w:rPr>
                <w:lang w:eastAsia="zh-CN"/>
              </w:rPr>
            </w:pPr>
            <w:r>
              <w:rPr>
                <w:rFonts w:hint="eastAsia"/>
                <w:lang w:eastAsia="zh-CN"/>
              </w:rPr>
              <w:t>5</w:t>
            </w:r>
          </w:p>
        </w:tc>
        <w:tc>
          <w:tcPr>
            <w:tcW w:w="1032" w:type="dxa"/>
          </w:tcPr>
          <w:p w14:paraId="6D1301F1" w14:textId="77777777" w:rsidR="0083499E" w:rsidRPr="00110E72" w:rsidRDefault="0083499E" w:rsidP="00AF40F6">
            <w:pPr>
              <w:pStyle w:val="TAH"/>
              <w:rPr>
                <w:lang w:eastAsia="zh-CN"/>
              </w:rPr>
            </w:pPr>
            <w:r>
              <w:rPr>
                <w:rFonts w:hint="eastAsia"/>
                <w:lang w:eastAsia="zh-CN"/>
              </w:rPr>
              <w:t>6</w:t>
            </w:r>
          </w:p>
        </w:tc>
        <w:tc>
          <w:tcPr>
            <w:tcW w:w="1037" w:type="dxa"/>
            <w:shd w:val="clear" w:color="auto" w:fill="auto"/>
          </w:tcPr>
          <w:p w14:paraId="0D3E7AAE" w14:textId="77777777" w:rsidR="0083499E" w:rsidRPr="00110E72" w:rsidRDefault="0083499E" w:rsidP="00AF40F6">
            <w:pPr>
              <w:pStyle w:val="TAH"/>
            </w:pPr>
          </w:p>
        </w:tc>
      </w:tr>
      <w:tr w:rsidR="0083499E" w:rsidRPr="005A2371" w14:paraId="13E516F2" w14:textId="77777777" w:rsidTr="00AF40F6">
        <w:tc>
          <w:tcPr>
            <w:tcW w:w="1276" w:type="dxa"/>
            <w:shd w:val="clear" w:color="auto" w:fill="auto"/>
          </w:tcPr>
          <w:p w14:paraId="4941C142" w14:textId="25F355AE" w:rsidR="0083499E" w:rsidRPr="00110E72" w:rsidRDefault="00AE1499" w:rsidP="00AF40F6">
            <w:pPr>
              <w:pStyle w:val="TAH"/>
            </w:pPr>
            <w:r>
              <w:t>X</w:t>
            </w:r>
          </w:p>
        </w:tc>
        <w:tc>
          <w:tcPr>
            <w:tcW w:w="1032" w:type="dxa"/>
          </w:tcPr>
          <w:p w14:paraId="7A9FECF2" w14:textId="77777777" w:rsidR="0083499E" w:rsidRPr="00110E72" w:rsidRDefault="0083499E" w:rsidP="00AF40F6">
            <w:pPr>
              <w:pStyle w:val="TAC"/>
            </w:pPr>
          </w:p>
        </w:tc>
        <w:tc>
          <w:tcPr>
            <w:tcW w:w="1032" w:type="dxa"/>
          </w:tcPr>
          <w:p w14:paraId="6451F64D" w14:textId="032AB2B5" w:rsidR="0083499E" w:rsidRPr="00110E72" w:rsidRDefault="00AE1499" w:rsidP="00AF40F6">
            <w:pPr>
              <w:pStyle w:val="TAC"/>
            </w:pPr>
            <w:r>
              <w:t>X</w:t>
            </w:r>
          </w:p>
        </w:tc>
        <w:tc>
          <w:tcPr>
            <w:tcW w:w="1032" w:type="dxa"/>
            <w:shd w:val="clear" w:color="auto" w:fill="auto"/>
          </w:tcPr>
          <w:p w14:paraId="3762C183" w14:textId="77777777" w:rsidR="0083499E" w:rsidRPr="00110E72" w:rsidRDefault="0083499E" w:rsidP="00AF40F6">
            <w:pPr>
              <w:pStyle w:val="TAC"/>
            </w:pPr>
          </w:p>
        </w:tc>
        <w:tc>
          <w:tcPr>
            <w:tcW w:w="1032" w:type="dxa"/>
            <w:shd w:val="clear" w:color="auto" w:fill="auto"/>
          </w:tcPr>
          <w:p w14:paraId="62A69AC0" w14:textId="77777777" w:rsidR="0083499E" w:rsidRPr="00110E72" w:rsidRDefault="0083499E" w:rsidP="00AF40F6">
            <w:pPr>
              <w:pStyle w:val="TAC"/>
            </w:pPr>
          </w:p>
        </w:tc>
        <w:tc>
          <w:tcPr>
            <w:tcW w:w="1032" w:type="dxa"/>
            <w:shd w:val="clear" w:color="auto" w:fill="auto"/>
          </w:tcPr>
          <w:p w14:paraId="2C8BA1A0" w14:textId="77777777" w:rsidR="0083499E" w:rsidRPr="00110E72" w:rsidRDefault="0083499E" w:rsidP="00AF40F6">
            <w:pPr>
              <w:pStyle w:val="TAC"/>
            </w:pPr>
          </w:p>
        </w:tc>
        <w:tc>
          <w:tcPr>
            <w:tcW w:w="1032" w:type="dxa"/>
          </w:tcPr>
          <w:p w14:paraId="03C443DB" w14:textId="77777777" w:rsidR="0083499E" w:rsidRPr="00110E72" w:rsidRDefault="0083499E" w:rsidP="00AF40F6">
            <w:pPr>
              <w:pStyle w:val="TAC"/>
            </w:pPr>
          </w:p>
        </w:tc>
        <w:tc>
          <w:tcPr>
            <w:tcW w:w="1037" w:type="dxa"/>
            <w:shd w:val="clear" w:color="auto" w:fill="auto"/>
          </w:tcPr>
          <w:p w14:paraId="1B6BDC09" w14:textId="77777777" w:rsidR="0083499E" w:rsidRPr="00110E72" w:rsidRDefault="0083499E" w:rsidP="00AF40F6">
            <w:pPr>
              <w:pStyle w:val="TAC"/>
            </w:pPr>
          </w:p>
        </w:tc>
      </w:tr>
      <w:tr w:rsidR="0083499E" w:rsidRPr="005A2371" w14:paraId="12151588" w14:textId="77777777" w:rsidTr="00AF40F6">
        <w:tc>
          <w:tcPr>
            <w:tcW w:w="1276" w:type="dxa"/>
            <w:shd w:val="clear" w:color="auto" w:fill="auto"/>
          </w:tcPr>
          <w:p w14:paraId="56ADF4F0" w14:textId="77777777" w:rsidR="0083499E" w:rsidRPr="00110E72" w:rsidRDefault="0083499E" w:rsidP="00AF40F6">
            <w:pPr>
              <w:pStyle w:val="TAH"/>
            </w:pPr>
          </w:p>
        </w:tc>
        <w:tc>
          <w:tcPr>
            <w:tcW w:w="1032" w:type="dxa"/>
          </w:tcPr>
          <w:p w14:paraId="6A9A8FC6" w14:textId="77777777" w:rsidR="0083499E" w:rsidRPr="00110E72" w:rsidRDefault="0083499E" w:rsidP="00AF40F6">
            <w:pPr>
              <w:pStyle w:val="TAC"/>
            </w:pPr>
          </w:p>
        </w:tc>
        <w:tc>
          <w:tcPr>
            <w:tcW w:w="1032" w:type="dxa"/>
          </w:tcPr>
          <w:p w14:paraId="468A910C" w14:textId="77777777" w:rsidR="0083499E" w:rsidRPr="00110E72" w:rsidRDefault="0083499E" w:rsidP="00AF40F6">
            <w:pPr>
              <w:pStyle w:val="TAC"/>
            </w:pPr>
          </w:p>
        </w:tc>
        <w:tc>
          <w:tcPr>
            <w:tcW w:w="1032" w:type="dxa"/>
            <w:shd w:val="clear" w:color="auto" w:fill="auto"/>
          </w:tcPr>
          <w:p w14:paraId="4CEB4556" w14:textId="77777777" w:rsidR="0083499E" w:rsidRPr="00110E72" w:rsidRDefault="0083499E" w:rsidP="00AF40F6">
            <w:pPr>
              <w:pStyle w:val="TAC"/>
            </w:pPr>
          </w:p>
        </w:tc>
        <w:tc>
          <w:tcPr>
            <w:tcW w:w="1032" w:type="dxa"/>
            <w:shd w:val="clear" w:color="auto" w:fill="auto"/>
          </w:tcPr>
          <w:p w14:paraId="78CFD51F" w14:textId="77777777" w:rsidR="0083499E" w:rsidRPr="00110E72" w:rsidRDefault="0083499E" w:rsidP="00AF40F6">
            <w:pPr>
              <w:pStyle w:val="TAC"/>
            </w:pPr>
          </w:p>
        </w:tc>
        <w:tc>
          <w:tcPr>
            <w:tcW w:w="1032" w:type="dxa"/>
            <w:shd w:val="clear" w:color="auto" w:fill="auto"/>
          </w:tcPr>
          <w:p w14:paraId="58300125" w14:textId="77777777" w:rsidR="0083499E" w:rsidRPr="00110E72" w:rsidRDefault="0083499E" w:rsidP="00AF40F6">
            <w:pPr>
              <w:pStyle w:val="TAC"/>
            </w:pPr>
          </w:p>
        </w:tc>
        <w:tc>
          <w:tcPr>
            <w:tcW w:w="1032" w:type="dxa"/>
          </w:tcPr>
          <w:p w14:paraId="44A8BE16" w14:textId="77777777" w:rsidR="0083499E" w:rsidRPr="00110E72" w:rsidRDefault="0083499E" w:rsidP="00AF40F6">
            <w:pPr>
              <w:pStyle w:val="TAC"/>
            </w:pPr>
          </w:p>
        </w:tc>
        <w:tc>
          <w:tcPr>
            <w:tcW w:w="1037" w:type="dxa"/>
            <w:shd w:val="clear" w:color="auto" w:fill="auto"/>
          </w:tcPr>
          <w:p w14:paraId="18911D13" w14:textId="77777777" w:rsidR="0083499E" w:rsidRPr="00110E72" w:rsidRDefault="0083499E" w:rsidP="00AF40F6">
            <w:pPr>
              <w:pStyle w:val="TAC"/>
            </w:pPr>
          </w:p>
        </w:tc>
      </w:tr>
      <w:tr w:rsidR="0083499E" w:rsidRPr="005A2371" w14:paraId="5BC3B5BB" w14:textId="77777777" w:rsidTr="00AF40F6">
        <w:tc>
          <w:tcPr>
            <w:tcW w:w="1276" w:type="dxa"/>
            <w:shd w:val="clear" w:color="auto" w:fill="auto"/>
          </w:tcPr>
          <w:p w14:paraId="4DE7BBA7" w14:textId="77777777" w:rsidR="0083499E" w:rsidRPr="00110E72" w:rsidRDefault="0083499E" w:rsidP="00AF40F6">
            <w:pPr>
              <w:pStyle w:val="TAH"/>
            </w:pPr>
          </w:p>
        </w:tc>
        <w:tc>
          <w:tcPr>
            <w:tcW w:w="1032" w:type="dxa"/>
          </w:tcPr>
          <w:p w14:paraId="4E16C6D1" w14:textId="77777777" w:rsidR="0083499E" w:rsidRPr="00110E72" w:rsidRDefault="0083499E" w:rsidP="00AF40F6">
            <w:pPr>
              <w:pStyle w:val="TAC"/>
            </w:pPr>
          </w:p>
        </w:tc>
        <w:tc>
          <w:tcPr>
            <w:tcW w:w="1032" w:type="dxa"/>
          </w:tcPr>
          <w:p w14:paraId="5AD60EE6" w14:textId="77777777" w:rsidR="0083499E" w:rsidRPr="00110E72" w:rsidRDefault="0083499E" w:rsidP="00AF40F6">
            <w:pPr>
              <w:pStyle w:val="TAC"/>
            </w:pPr>
          </w:p>
        </w:tc>
        <w:tc>
          <w:tcPr>
            <w:tcW w:w="1032" w:type="dxa"/>
            <w:shd w:val="clear" w:color="auto" w:fill="auto"/>
          </w:tcPr>
          <w:p w14:paraId="610678A0" w14:textId="77777777" w:rsidR="0083499E" w:rsidRPr="00110E72" w:rsidRDefault="0083499E" w:rsidP="00AF40F6">
            <w:pPr>
              <w:pStyle w:val="TAC"/>
            </w:pPr>
          </w:p>
        </w:tc>
        <w:tc>
          <w:tcPr>
            <w:tcW w:w="1032" w:type="dxa"/>
            <w:shd w:val="clear" w:color="auto" w:fill="auto"/>
          </w:tcPr>
          <w:p w14:paraId="504E819E" w14:textId="77777777" w:rsidR="0083499E" w:rsidRPr="00110E72" w:rsidRDefault="0083499E" w:rsidP="00AF40F6">
            <w:pPr>
              <w:pStyle w:val="TAC"/>
            </w:pPr>
          </w:p>
        </w:tc>
        <w:tc>
          <w:tcPr>
            <w:tcW w:w="1032" w:type="dxa"/>
            <w:shd w:val="clear" w:color="auto" w:fill="auto"/>
          </w:tcPr>
          <w:p w14:paraId="6ECF6F06" w14:textId="77777777" w:rsidR="0083499E" w:rsidRPr="00110E72" w:rsidRDefault="0083499E" w:rsidP="00AF40F6">
            <w:pPr>
              <w:pStyle w:val="TAC"/>
            </w:pPr>
          </w:p>
        </w:tc>
        <w:tc>
          <w:tcPr>
            <w:tcW w:w="1032" w:type="dxa"/>
          </w:tcPr>
          <w:p w14:paraId="26E33736" w14:textId="77777777" w:rsidR="0083499E" w:rsidRPr="00110E72" w:rsidRDefault="0083499E" w:rsidP="00AF40F6">
            <w:pPr>
              <w:pStyle w:val="TAC"/>
            </w:pPr>
          </w:p>
        </w:tc>
        <w:tc>
          <w:tcPr>
            <w:tcW w:w="1037" w:type="dxa"/>
            <w:shd w:val="clear" w:color="auto" w:fill="auto"/>
          </w:tcPr>
          <w:p w14:paraId="75C9DA2C" w14:textId="77777777" w:rsidR="0083499E" w:rsidRPr="00110E72" w:rsidRDefault="0083499E" w:rsidP="00AF40F6">
            <w:pPr>
              <w:pStyle w:val="TAC"/>
            </w:pPr>
          </w:p>
        </w:tc>
      </w:tr>
      <w:tr w:rsidR="0083499E" w:rsidRPr="005A2371" w14:paraId="2A52CC3C" w14:textId="77777777" w:rsidTr="00AF40F6">
        <w:tc>
          <w:tcPr>
            <w:tcW w:w="1276" w:type="dxa"/>
            <w:shd w:val="clear" w:color="auto" w:fill="auto"/>
          </w:tcPr>
          <w:p w14:paraId="7E1FA890" w14:textId="77777777" w:rsidR="0083499E" w:rsidRPr="00110E72" w:rsidRDefault="0083499E" w:rsidP="00AF40F6">
            <w:pPr>
              <w:pStyle w:val="TAH"/>
            </w:pPr>
          </w:p>
        </w:tc>
        <w:tc>
          <w:tcPr>
            <w:tcW w:w="1032" w:type="dxa"/>
          </w:tcPr>
          <w:p w14:paraId="1F929027" w14:textId="77777777" w:rsidR="0083499E" w:rsidRPr="00110E72" w:rsidRDefault="0083499E" w:rsidP="00AF40F6">
            <w:pPr>
              <w:pStyle w:val="TAC"/>
            </w:pPr>
          </w:p>
        </w:tc>
        <w:tc>
          <w:tcPr>
            <w:tcW w:w="1032" w:type="dxa"/>
          </w:tcPr>
          <w:p w14:paraId="54B0FB1D" w14:textId="77777777" w:rsidR="0083499E" w:rsidRPr="00110E72" w:rsidRDefault="0083499E" w:rsidP="00AF40F6">
            <w:pPr>
              <w:pStyle w:val="TAC"/>
            </w:pPr>
          </w:p>
        </w:tc>
        <w:tc>
          <w:tcPr>
            <w:tcW w:w="1032" w:type="dxa"/>
            <w:shd w:val="clear" w:color="auto" w:fill="auto"/>
          </w:tcPr>
          <w:p w14:paraId="249E644C" w14:textId="77777777" w:rsidR="0083499E" w:rsidRPr="00110E72" w:rsidRDefault="0083499E" w:rsidP="00AF40F6">
            <w:pPr>
              <w:pStyle w:val="TAC"/>
            </w:pPr>
          </w:p>
        </w:tc>
        <w:tc>
          <w:tcPr>
            <w:tcW w:w="1032" w:type="dxa"/>
            <w:shd w:val="clear" w:color="auto" w:fill="auto"/>
          </w:tcPr>
          <w:p w14:paraId="6B7A8C80" w14:textId="77777777" w:rsidR="0083499E" w:rsidRPr="00110E72" w:rsidRDefault="0083499E" w:rsidP="00AF40F6">
            <w:pPr>
              <w:pStyle w:val="TAC"/>
            </w:pPr>
          </w:p>
        </w:tc>
        <w:tc>
          <w:tcPr>
            <w:tcW w:w="1032" w:type="dxa"/>
            <w:shd w:val="clear" w:color="auto" w:fill="auto"/>
          </w:tcPr>
          <w:p w14:paraId="576D02FC" w14:textId="77777777" w:rsidR="0083499E" w:rsidRPr="00110E72" w:rsidRDefault="0083499E" w:rsidP="00AF40F6">
            <w:pPr>
              <w:pStyle w:val="TAC"/>
            </w:pPr>
          </w:p>
        </w:tc>
        <w:tc>
          <w:tcPr>
            <w:tcW w:w="1032" w:type="dxa"/>
          </w:tcPr>
          <w:p w14:paraId="0C185A63" w14:textId="77777777" w:rsidR="0083499E" w:rsidRPr="00110E72" w:rsidRDefault="0083499E" w:rsidP="00AF40F6">
            <w:pPr>
              <w:pStyle w:val="TAC"/>
            </w:pPr>
          </w:p>
        </w:tc>
        <w:tc>
          <w:tcPr>
            <w:tcW w:w="1037" w:type="dxa"/>
            <w:shd w:val="clear" w:color="auto" w:fill="auto"/>
          </w:tcPr>
          <w:p w14:paraId="1D503D77" w14:textId="77777777" w:rsidR="0083499E" w:rsidRPr="00110E72" w:rsidRDefault="0083499E" w:rsidP="00AF40F6">
            <w:pPr>
              <w:pStyle w:val="TAC"/>
            </w:pPr>
          </w:p>
        </w:tc>
      </w:tr>
      <w:tr w:rsidR="0083499E" w:rsidRPr="005A2371" w14:paraId="3F7A526D" w14:textId="77777777" w:rsidTr="00AF40F6">
        <w:tc>
          <w:tcPr>
            <w:tcW w:w="1276" w:type="dxa"/>
            <w:shd w:val="clear" w:color="auto" w:fill="auto"/>
          </w:tcPr>
          <w:p w14:paraId="4571D0A5" w14:textId="77777777" w:rsidR="0083499E" w:rsidRPr="00110E72" w:rsidRDefault="0083499E" w:rsidP="00AF40F6">
            <w:pPr>
              <w:pStyle w:val="TAH"/>
            </w:pPr>
          </w:p>
        </w:tc>
        <w:tc>
          <w:tcPr>
            <w:tcW w:w="1032" w:type="dxa"/>
          </w:tcPr>
          <w:p w14:paraId="3A5E2248" w14:textId="77777777" w:rsidR="0083499E" w:rsidRPr="00110E72" w:rsidRDefault="0083499E" w:rsidP="00AF40F6">
            <w:pPr>
              <w:pStyle w:val="TAC"/>
            </w:pPr>
          </w:p>
        </w:tc>
        <w:tc>
          <w:tcPr>
            <w:tcW w:w="1032" w:type="dxa"/>
          </w:tcPr>
          <w:p w14:paraId="485603EA" w14:textId="77777777" w:rsidR="0083499E" w:rsidRPr="00110E72" w:rsidRDefault="0083499E" w:rsidP="00AF40F6">
            <w:pPr>
              <w:pStyle w:val="TAC"/>
            </w:pPr>
          </w:p>
        </w:tc>
        <w:tc>
          <w:tcPr>
            <w:tcW w:w="1032" w:type="dxa"/>
            <w:shd w:val="clear" w:color="auto" w:fill="auto"/>
          </w:tcPr>
          <w:p w14:paraId="26E10718" w14:textId="77777777" w:rsidR="0083499E" w:rsidRPr="00110E72" w:rsidRDefault="0083499E" w:rsidP="00AF40F6">
            <w:pPr>
              <w:pStyle w:val="TAC"/>
            </w:pPr>
          </w:p>
        </w:tc>
        <w:tc>
          <w:tcPr>
            <w:tcW w:w="1032" w:type="dxa"/>
            <w:shd w:val="clear" w:color="auto" w:fill="auto"/>
          </w:tcPr>
          <w:p w14:paraId="21D9EA74" w14:textId="77777777" w:rsidR="0083499E" w:rsidRPr="00110E72" w:rsidRDefault="0083499E" w:rsidP="00AF40F6">
            <w:pPr>
              <w:pStyle w:val="TAC"/>
            </w:pPr>
          </w:p>
        </w:tc>
        <w:tc>
          <w:tcPr>
            <w:tcW w:w="1032" w:type="dxa"/>
            <w:shd w:val="clear" w:color="auto" w:fill="auto"/>
          </w:tcPr>
          <w:p w14:paraId="40042999" w14:textId="77777777" w:rsidR="0083499E" w:rsidRPr="00110E72" w:rsidRDefault="0083499E" w:rsidP="00AF40F6">
            <w:pPr>
              <w:pStyle w:val="TAC"/>
            </w:pPr>
          </w:p>
        </w:tc>
        <w:tc>
          <w:tcPr>
            <w:tcW w:w="1032" w:type="dxa"/>
          </w:tcPr>
          <w:p w14:paraId="7ABCBB07" w14:textId="77777777" w:rsidR="0083499E" w:rsidRPr="00110E72" w:rsidRDefault="0083499E" w:rsidP="00AF40F6">
            <w:pPr>
              <w:pStyle w:val="TAC"/>
            </w:pPr>
          </w:p>
        </w:tc>
        <w:tc>
          <w:tcPr>
            <w:tcW w:w="1037" w:type="dxa"/>
            <w:shd w:val="clear" w:color="auto" w:fill="auto"/>
          </w:tcPr>
          <w:p w14:paraId="356003B0" w14:textId="77777777" w:rsidR="0083499E" w:rsidRPr="00110E72" w:rsidRDefault="0083499E" w:rsidP="00AF40F6">
            <w:pPr>
              <w:pStyle w:val="TAC"/>
            </w:pPr>
          </w:p>
        </w:tc>
      </w:tr>
    </w:tbl>
    <w:p w14:paraId="284C2056" w14:textId="77777777" w:rsidR="00F45026" w:rsidRDefault="00F45026" w:rsidP="0083499E">
      <w:pPr>
        <w:pStyle w:val="Heading2"/>
        <w:ind w:left="0" w:firstLine="0"/>
      </w:pPr>
    </w:p>
    <w:p w14:paraId="0A2CA74E" w14:textId="74348BD1" w:rsidR="00BC4923" w:rsidRPr="00C807A3" w:rsidRDefault="00BC4923" w:rsidP="00BC492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Second</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 xml:space="preserve">Change </w:t>
      </w:r>
      <w:r>
        <w:rPr>
          <w:rFonts w:ascii="Arial" w:hAnsi="Arial" w:cs="Arial"/>
          <w:b/>
          <w:noProof/>
          <w:color w:val="046A38"/>
          <w:sz w:val="28"/>
          <w:szCs w:val="28"/>
          <w:lang w:val="en-US"/>
        </w:rPr>
        <w:t xml:space="preserve">(All New Text) </w:t>
      </w:r>
      <w:r w:rsidRPr="00C807A3">
        <w:rPr>
          <w:rFonts w:ascii="Arial" w:hAnsi="Arial" w:cs="Arial"/>
          <w:b/>
          <w:noProof/>
          <w:color w:val="046A38"/>
          <w:sz w:val="28"/>
          <w:szCs w:val="28"/>
          <w:lang w:val="en-US"/>
        </w:rPr>
        <w:t>* * * *</w:t>
      </w:r>
    </w:p>
    <w:p w14:paraId="12921B43" w14:textId="77777777" w:rsidR="00BC4923" w:rsidRDefault="00BC4923" w:rsidP="008C0823">
      <w:pPr>
        <w:pStyle w:val="Heading2"/>
      </w:pPr>
    </w:p>
    <w:p w14:paraId="2AB368B4" w14:textId="105683B1" w:rsidR="008C0823" w:rsidRPr="00A97959" w:rsidRDefault="008C0823" w:rsidP="008C0823">
      <w:pPr>
        <w:pStyle w:val="Heading2"/>
      </w:pPr>
      <w:r w:rsidRPr="00A97959">
        <w:t>6.</w:t>
      </w:r>
      <w:r w:rsidRPr="006413CC">
        <w:t>x</w:t>
      </w:r>
      <w:r w:rsidRPr="00A97959">
        <w:tab/>
        <w:t>Solution #</w:t>
      </w:r>
      <w:r w:rsidR="00DB26C5">
        <w:t>X</w:t>
      </w:r>
      <w:r w:rsidRPr="00A97959">
        <w:t xml:space="preserve">: </w:t>
      </w:r>
      <w:bookmarkEnd w:id="3"/>
      <w:bookmarkEnd w:id="4"/>
      <w:bookmarkEnd w:id="5"/>
      <w:bookmarkEnd w:id="6"/>
      <w:bookmarkEnd w:id="7"/>
      <w:bookmarkEnd w:id="8"/>
      <w:bookmarkEnd w:id="9"/>
      <w:r w:rsidR="00DB26C5" w:rsidRPr="00DB26C5">
        <w:t>PIN Elements with Gateway Capabilities (PEGC) discovery and selection</w:t>
      </w:r>
      <w:r w:rsidR="00DD3DAA">
        <w:t xml:space="preserve"> by PEMC</w:t>
      </w:r>
    </w:p>
    <w:p w14:paraId="3FC478FD" w14:textId="77777777" w:rsidR="008C0823" w:rsidRPr="00E004CC" w:rsidRDefault="008C0823" w:rsidP="008C0823">
      <w:pPr>
        <w:pStyle w:val="Heading3"/>
      </w:pPr>
      <w:bookmarkStart w:id="10" w:name="_Toc23236015"/>
      <w:bookmarkStart w:id="11" w:name="_Toc43392637"/>
      <w:bookmarkStart w:id="12" w:name="_Toc43475433"/>
      <w:bookmarkStart w:id="13" w:name="_Toc50559044"/>
      <w:bookmarkStart w:id="14" w:name="_Toc54940399"/>
      <w:bookmarkStart w:id="15" w:name="_Toc54952114"/>
      <w:bookmarkStart w:id="16" w:name="_Toc57233562"/>
      <w:bookmarkStart w:id="17" w:name="_Toc68068874"/>
      <w:r w:rsidRPr="006413CC">
        <w:t>6.</w:t>
      </w:r>
      <w:r w:rsidR="009108CC" w:rsidRPr="006413CC">
        <w:t>x</w:t>
      </w:r>
      <w:r w:rsidRPr="006413CC">
        <w:t>.1</w:t>
      </w:r>
      <w:r w:rsidRPr="00E004CC">
        <w:tab/>
        <w:t>Introduction</w:t>
      </w:r>
      <w:bookmarkEnd w:id="10"/>
      <w:bookmarkEnd w:id="11"/>
      <w:bookmarkEnd w:id="12"/>
      <w:bookmarkEnd w:id="13"/>
      <w:bookmarkEnd w:id="14"/>
      <w:bookmarkEnd w:id="15"/>
      <w:bookmarkEnd w:id="16"/>
      <w:bookmarkEnd w:id="17"/>
    </w:p>
    <w:p w14:paraId="26D0DC11" w14:textId="64A8A43E" w:rsidR="00D835BF" w:rsidRDefault="00585738" w:rsidP="008C0823">
      <w:r>
        <w:t xml:space="preserve">The aspect of the key issue #2 under </w:t>
      </w:r>
      <w:r w:rsidR="00BC4923">
        <w:t xml:space="preserve">that is addressed by this solution </w:t>
      </w:r>
      <w:r>
        <w:t xml:space="preserve">is </w:t>
      </w:r>
      <w:r w:rsidR="00AE1C6C">
        <w:t xml:space="preserve">how </w:t>
      </w:r>
      <w:r w:rsidR="00D835BF">
        <w:t xml:space="preserve">to discover and select PIN Elements with Gateway Capability (PEGC). </w:t>
      </w:r>
    </w:p>
    <w:p w14:paraId="663E8878" w14:textId="34B1C361" w:rsidR="006401E7" w:rsidRPr="00B365FE" w:rsidRDefault="006401E7" w:rsidP="006401E7">
      <w:r w:rsidRPr="00B365FE">
        <w:t>A typical</w:t>
      </w:r>
      <w:r w:rsidRPr="003044B0">
        <w:t xml:space="preserve"> </w:t>
      </w:r>
      <w:r w:rsidRPr="00B365FE">
        <w:t>PIN would consist of different PIN</w:t>
      </w:r>
      <w:r w:rsidR="00DD541D">
        <w:t>Es</w:t>
      </w:r>
      <w:r w:rsidRPr="00B365FE">
        <w:t xml:space="preserve"> (sensors, AR/VR, smart TV etc.) and these PIN</w:t>
      </w:r>
      <w:r w:rsidR="00DD541D">
        <w:t>Es</w:t>
      </w:r>
      <w:r w:rsidRPr="00B365FE">
        <w:t xml:space="preserve"> have different requirements and as such it could be possible that they require access to different 5G core networks</w:t>
      </w:r>
      <w:r>
        <w:t xml:space="preserve"> services</w:t>
      </w:r>
      <w:r w:rsidRPr="00B365FE">
        <w:t xml:space="preserve">. This </w:t>
      </w:r>
      <w:r>
        <w:t>may</w:t>
      </w:r>
      <w:r w:rsidRPr="00B365FE">
        <w:t xml:space="preserve"> mean that they need </w:t>
      </w:r>
      <w:r>
        <w:t xml:space="preserve">to use </w:t>
      </w:r>
      <w:r w:rsidRPr="00B365FE">
        <w:t>different P</w:t>
      </w:r>
      <w:r>
        <w:t>EGC’s</w:t>
      </w:r>
      <w:r w:rsidRPr="00B365FE">
        <w:t xml:space="preserve"> to communicate with the </w:t>
      </w:r>
      <w:r w:rsidR="00BC4923">
        <w:t>different</w:t>
      </w:r>
      <w:r w:rsidRPr="00B365FE">
        <w:t xml:space="preserve"> core networks</w:t>
      </w:r>
      <w:r>
        <w:t xml:space="preserve"> to access required services</w:t>
      </w:r>
      <w:r w:rsidRPr="00B365FE">
        <w:t>.</w:t>
      </w:r>
    </w:p>
    <w:p w14:paraId="2E96B22F" w14:textId="371B6218" w:rsidR="006401E7" w:rsidRDefault="006401E7" w:rsidP="008C0823">
      <w:r>
        <w:t xml:space="preserve">A </w:t>
      </w:r>
      <w:r w:rsidRPr="00B365FE">
        <w:t>P</w:t>
      </w:r>
      <w:r>
        <w:t xml:space="preserve">EMC </w:t>
      </w:r>
      <w:r w:rsidRPr="00B365FE">
        <w:t>which does the management of the PIN</w:t>
      </w:r>
      <w:r w:rsidR="00DD541D">
        <w:t>Es</w:t>
      </w:r>
      <w:r w:rsidRPr="00B365FE">
        <w:t>, would take into consideration PIN element types, connectivity &amp; QoS requirements</w:t>
      </w:r>
      <w:r>
        <w:t xml:space="preserve"> and </w:t>
      </w:r>
      <w:r w:rsidRPr="00B365FE">
        <w:t xml:space="preserve">accordingly, select </w:t>
      </w:r>
      <w:r>
        <w:t xml:space="preserve">a </w:t>
      </w:r>
      <w:r w:rsidRPr="00B365FE">
        <w:t>P</w:t>
      </w:r>
      <w:r>
        <w:t xml:space="preserve">EGC </w:t>
      </w:r>
      <w:r w:rsidRPr="00B365FE">
        <w:t>to ensure PIN</w:t>
      </w:r>
      <w:r w:rsidR="00DD541D">
        <w:t>Es</w:t>
      </w:r>
      <w:r w:rsidRPr="00B365FE">
        <w:t xml:space="preserve"> are connected to </w:t>
      </w:r>
      <w:r>
        <w:t xml:space="preserve">their </w:t>
      </w:r>
      <w:r w:rsidRPr="00B365FE">
        <w:t>respective core networks and meet required QoS requirements.</w:t>
      </w:r>
    </w:p>
    <w:p w14:paraId="7C770E00" w14:textId="44CB4FF8" w:rsidR="00FC76FD" w:rsidRDefault="00FC76FD" w:rsidP="003044B0">
      <w:r>
        <w:t xml:space="preserve">The solution addresses the above aspect and explains how </w:t>
      </w:r>
      <w:r w:rsidR="00BC4923">
        <w:t xml:space="preserve">a </w:t>
      </w:r>
      <w:r>
        <w:t xml:space="preserve">PEMC (PIN element with management capability) </w:t>
      </w:r>
      <w:r w:rsidR="000420D7">
        <w:t>could be configured with the policy parameters and other information for PEGC selection.</w:t>
      </w:r>
    </w:p>
    <w:p w14:paraId="61201110" w14:textId="22A12673" w:rsidR="00DD541D" w:rsidRDefault="00DD541D" w:rsidP="003044B0">
      <w:r>
        <w:rPr>
          <w:rFonts w:eastAsia="SimSun"/>
          <w:lang w:eastAsia="zh-CN"/>
        </w:rPr>
        <w:t xml:space="preserve">In this solution, connections between PINEs depends on lower layer </w:t>
      </w:r>
      <w:r w:rsidRPr="004F427A">
        <w:rPr>
          <w:lang w:eastAsia="zh-CN"/>
        </w:rPr>
        <w:t>(e.g., WIFI, Bluetooth)</w:t>
      </w:r>
      <w:r>
        <w:rPr>
          <w:lang w:eastAsia="zh-CN"/>
        </w:rPr>
        <w:t>, which is out of 3GPP scope. The PINEs (including PEMC and PEGC) communicate each other for PIN discovery via established connections.</w:t>
      </w:r>
    </w:p>
    <w:p w14:paraId="2A1EF52B" w14:textId="61132B7C" w:rsidR="008C0823" w:rsidRDefault="008C0823" w:rsidP="008C0823">
      <w:pPr>
        <w:pStyle w:val="Heading3"/>
      </w:pPr>
      <w:bookmarkStart w:id="18" w:name="_Toc23236016"/>
      <w:bookmarkStart w:id="19" w:name="_Toc43392638"/>
      <w:bookmarkStart w:id="20" w:name="_Toc43475434"/>
      <w:bookmarkStart w:id="21" w:name="_Toc50559045"/>
      <w:bookmarkStart w:id="22" w:name="_Toc54940400"/>
      <w:bookmarkStart w:id="23" w:name="_Toc54952115"/>
      <w:bookmarkStart w:id="24" w:name="_Toc57233563"/>
      <w:bookmarkStart w:id="25" w:name="_Toc68068875"/>
      <w:r w:rsidRPr="006413CC">
        <w:t>6.</w:t>
      </w:r>
      <w:r w:rsidR="009108CC" w:rsidRPr="006413CC">
        <w:t>x</w:t>
      </w:r>
      <w:r w:rsidRPr="006413CC">
        <w:t>.2</w:t>
      </w:r>
      <w:r w:rsidRPr="00E004CC">
        <w:tab/>
        <w:t>Functional Description</w:t>
      </w:r>
      <w:bookmarkEnd w:id="18"/>
      <w:bookmarkEnd w:id="19"/>
      <w:bookmarkEnd w:id="20"/>
      <w:bookmarkEnd w:id="21"/>
      <w:bookmarkEnd w:id="22"/>
      <w:bookmarkEnd w:id="23"/>
      <w:bookmarkEnd w:id="24"/>
      <w:bookmarkEnd w:id="25"/>
    </w:p>
    <w:p w14:paraId="2F97EA0A" w14:textId="1B4CC4D3" w:rsidR="00327678" w:rsidRDefault="00585738" w:rsidP="00567C93">
      <w:r>
        <w:t>A PIN may have several</w:t>
      </w:r>
      <w:r w:rsidRPr="00046611">
        <w:t xml:space="preserve"> PIN</w:t>
      </w:r>
      <w:r w:rsidR="00DD541D">
        <w:t>Es</w:t>
      </w:r>
      <w:r w:rsidRPr="00046611">
        <w:t xml:space="preserve"> with different characteristics such as wearable devices, home automation devices, in the office or smart industrial automation devices, having different requirements and roles  in terms of size, weight, power consumption, mission critical, high bandwidth and so forth. Users may create </w:t>
      </w:r>
      <w:r w:rsidR="00BC4923">
        <w:t xml:space="preserve">a </w:t>
      </w:r>
      <w:r w:rsidRPr="00046611">
        <w:t>network of all or subset of these devices (PIN)</w:t>
      </w:r>
      <w:r>
        <w:t xml:space="preserve"> and for each PIN there can be one or more PEGCs available.</w:t>
      </w:r>
    </w:p>
    <w:p w14:paraId="048E980E" w14:textId="268A6572" w:rsidR="00104516" w:rsidRDefault="00585738" w:rsidP="00567C93">
      <w:r>
        <w:t xml:space="preserve">To make selection of most appropriate PEGC, </w:t>
      </w:r>
      <w:r w:rsidR="00FB7D82">
        <w:t xml:space="preserve">the PEMC can consider </w:t>
      </w:r>
      <w:r>
        <w:t>PIN</w:t>
      </w:r>
      <w:r w:rsidR="00DD541D">
        <w:t>Es</w:t>
      </w:r>
      <w:r>
        <w:t xml:space="preserve"> </w:t>
      </w:r>
      <w:proofErr w:type="spellStart"/>
      <w:r>
        <w:t>characteritics</w:t>
      </w:r>
      <w:proofErr w:type="spellEnd"/>
      <w:r>
        <w:t xml:space="preserve"> (PIN Types supported, CN Connectivity, Power source, QoS support, network slice ) or PIN type (Sensor Type, AR/VR, smart light, plug, UE etc.)</w:t>
      </w:r>
      <w:r w:rsidR="00FB7D82">
        <w:t>.</w:t>
      </w:r>
      <w:r>
        <w:t xml:space="preserve"> </w:t>
      </w:r>
      <w:r w:rsidR="00FB7D82">
        <w:t xml:space="preserve">The </w:t>
      </w:r>
      <w:r>
        <w:t xml:space="preserve">PEMC could be configured with </w:t>
      </w:r>
      <w:r w:rsidR="00DB50A6">
        <w:t>the identities</w:t>
      </w:r>
      <w:r w:rsidR="00CD37BC">
        <w:t>, capabilities,</w:t>
      </w:r>
      <w:r w:rsidR="00DB50A6">
        <w:t xml:space="preserve"> and prioritization information for PEGCs </w:t>
      </w:r>
      <w:r w:rsidR="00FB7D82">
        <w:t>as follows</w:t>
      </w:r>
      <w:r>
        <w:t>.</w:t>
      </w:r>
    </w:p>
    <w:p w14:paraId="547DAAAB" w14:textId="5F809258" w:rsidR="00585738" w:rsidRPr="00585738" w:rsidRDefault="00FB7D82" w:rsidP="00585738">
      <w:pPr>
        <w:pStyle w:val="ListParagraph"/>
        <w:numPr>
          <w:ilvl w:val="0"/>
          <w:numId w:val="3"/>
        </w:numPr>
        <w:rPr>
          <w:rFonts w:ascii="Times New Roman" w:eastAsia="DengXian" w:hAnsi="Times New Roman" w:cs="Times New Roman"/>
          <w:noProof w:val="0"/>
          <w:sz w:val="20"/>
          <w:szCs w:val="20"/>
          <w:lang w:val="en-GB"/>
        </w:rPr>
      </w:pPr>
      <w:r>
        <w:rPr>
          <w:rFonts w:ascii="Times New Roman" w:eastAsia="DengXian" w:hAnsi="Times New Roman" w:cs="Times New Roman"/>
          <w:noProof w:val="0"/>
          <w:sz w:val="20"/>
          <w:szCs w:val="20"/>
          <w:lang w:val="en-GB"/>
        </w:rPr>
        <w:t xml:space="preserve">The </w:t>
      </w:r>
      <w:r w:rsidR="000420D7">
        <w:rPr>
          <w:rFonts w:ascii="Times New Roman" w:eastAsia="DengXian" w:hAnsi="Times New Roman" w:cs="Times New Roman"/>
          <w:noProof w:val="0"/>
          <w:sz w:val="20"/>
          <w:szCs w:val="20"/>
          <w:lang w:val="en-GB"/>
        </w:rPr>
        <w:t>PEMC device could be configured by the application layer/user interface with required information for PEGC selection.</w:t>
      </w:r>
      <w:r w:rsidR="004F513C">
        <w:rPr>
          <w:rFonts w:ascii="Times New Roman" w:eastAsia="DengXian" w:hAnsi="Times New Roman" w:cs="Times New Roman"/>
          <w:noProof w:val="0"/>
          <w:sz w:val="20"/>
          <w:szCs w:val="20"/>
          <w:lang w:val="en-GB"/>
        </w:rPr>
        <w:t xml:space="preserve"> This </w:t>
      </w:r>
      <w:r w:rsidR="00C30F57">
        <w:rPr>
          <w:rFonts w:ascii="Times New Roman" w:eastAsia="DengXian" w:hAnsi="Times New Roman" w:cs="Times New Roman"/>
          <w:noProof w:val="0"/>
          <w:sz w:val="20"/>
          <w:szCs w:val="20"/>
          <w:lang w:val="en-GB"/>
        </w:rPr>
        <w:t>could</w:t>
      </w:r>
      <w:r w:rsidR="004F513C">
        <w:rPr>
          <w:rFonts w:ascii="Times New Roman" w:eastAsia="DengXian" w:hAnsi="Times New Roman" w:cs="Times New Roman"/>
          <w:noProof w:val="0"/>
          <w:sz w:val="20"/>
          <w:szCs w:val="20"/>
          <w:lang w:val="en-GB"/>
        </w:rPr>
        <w:t xml:space="preserve"> be something as “user defined prioritized list of PEGCs” along with the PEGC capabilities i.e., PEGC ID, PIN Type supported, QoS Support, 5G CN </w:t>
      </w:r>
      <w:proofErr w:type="spellStart"/>
      <w:r w:rsidR="004F513C">
        <w:rPr>
          <w:rFonts w:ascii="Times New Roman" w:eastAsia="DengXian" w:hAnsi="Times New Roman" w:cs="Times New Roman"/>
          <w:noProof w:val="0"/>
          <w:sz w:val="20"/>
          <w:szCs w:val="20"/>
          <w:lang w:val="en-GB"/>
        </w:rPr>
        <w:t>Identigier</w:t>
      </w:r>
      <w:proofErr w:type="spellEnd"/>
      <w:r w:rsidR="004F513C">
        <w:rPr>
          <w:rFonts w:ascii="Times New Roman" w:eastAsia="DengXian" w:hAnsi="Times New Roman" w:cs="Times New Roman"/>
          <w:noProof w:val="0"/>
          <w:sz w:val="20"/>
          <w:szCs w:val="20"/>
          <w:lang w:val="en-GB"/>
        </w:rPr>
        <w:t xml:space="preserve"> , Network slice etc.</w:t>
      </w:r>
    </w:p>
    <w:p w14:paraId="737E4F7A" w14:textId="54487EBB" w:rsidR="00585738" w:rsidRDefault="000420D7" w:rsidP="00585738">
      <w:pPr>
        <w:pStyle w:val="ListParagraph"/>
        <w:numPr>
          <w:ilvl w:val="0"/>
          <w:numId w:val="3"/>
        </w:numPr>
        <w:rPr>
          <w:rFonts w:ascii="Times New Roman" w:eastAsia="DengXian" w:hAnsi="Times New Roman" w:cs="Times New Roman"/>
          <w:noProof w:val="0"/>
          <w:sz w:val="20"/>
          <w:szCs w:val="20"/>
          <w:lang w:val="en-GB"/>
        </w:rPr>
      </w:pPr>
      <w:r>
        <w:rPr>
          <w:rFonts w:ascii="Times New Roman" w:eastAsia="DengXian" w:hAnsi="Times New Roman" w:cs="Times New Roman"/>
          <w:noProof w:val="0"/>
          <w:sz w:val="20"/>
          <w:szCs w:val="20"/>
          <w:lang w:val="en-GB"/>
        </w:rPr>
        <w:t xml:space="preserve">The </w:t>
      </w:r>
      <w:r w:rsidR="008A6158">
        <w:rPr>
          <w:rFonts w:ascii="Times New Roman" w:eastAsia="DengXian" w:hAnsi="Times New Roman" w:cs="Times New Roman"/>
          <w:noProof w:val="0"/>
          <w:sz w:val="20"/>
          <w:szCs w:val="20"/>
          <w:lang w:val="en-GB"/>
        </w:rPr>
        <w:t xml:space="preserve">PEGC selection </w:t>
      </w:r>
      <w:r>
        <w:rPr>
          <w:rFonts w:ascii="Times New Roman" w:eastAsia="DengXian" w:hAnsi="Times New Roman" w:cs="Times New Roman"/>
          <w:noProof w:val="0"/>
          <w:sz w:val="20"/>
          <w:szCs w:val="20"/>
          <w:lang w:val="en-GB"/>
        </w:rPr>
        <w:t xml:space="preserve">parameters </w:t>
      </w:r>
      <w:r w:rsidR="00C30F57">
        <w:rPr>
          <w:rFonts w:ascii="Times New Roman" w:eastAsia="DengXian" w:hAnsi="Times New Roman" w:cs="Times New Roman"/>
          <w:noProof w:val="0"/>
          <w:sz w:val="20"/>
          <w:szCs w:val="20"/>
          <w:lang w:val="en-GB"/>
        </w:rPr>
        <w:t>could</w:t>
      </w:r>
      <w:r>
        <w:rPr>
          <w:rFonts w:ascii="Times New Roman" w:eastAsia="DengXian" w:hAnsi="Times New Roman" w:cs="Times New Roman"/>
          <w:noProof w:val="0"/>
          <w:sz w:val="20"/>
          <w:szCs w:val="20"/>
          <w:lang w:val="en-GB"/>
        </w:rPr>
        <w:t xml:space="preserve"> be received by the PEMC during </w:t>
      </w:r>
      <w:r w:rsidR="00CD37BC">
        <w:rPr>
          <w:rFonts w:ascii="Times New Roman" w:eastAsia="DengXian" w:hAnsi="Times New Roman" w:cs="Times New Roman"/>
          <w:noProof w:val="0"/>
          <w:sz w:val="20"/>
          <w:szCs w:val="20"/>
          <w:lang w:val="en-GB"/>
        </w:rPr>
        <w:t xml:space="preserve">the </w:t>
      </w:r>
      <w:r>
        <w:rPr>
          <w:rFonts w:ascii="Times New Roman" w:eastAsia="DengXian" w:hAnsi="Times New Roman" w:cs="Times New Roman"/>
          <w:noProof w:val="0"/>
          <w:sz w:val="20"/>
          <w:szCs w:val="20"/>
          <w:lang w:val="en-GB"/>
        </w:rPr>
        <w:t xml:space="preserve">registration </w:t>
      </w:r>
      <w:r w:rsidR="00CD37BC">
        <w:rPr>
          <w:rFonts w:ascii="Times New Roman" w:eastAsia="DengXian" w:hAnsi="Times New Roman" w:cs="Times New Roman"/>
          <w:noProof w:val="0"/>
          <w:sz w:val="20"/>
          <w:szCs w:val="20"/>
          <w:lang w:val="en-GB"/>
        </w:rPr>
        <w:t xml:space="preserve">procedure </w:t>
      </w:r>
      <w:r w:rsidR="00FB7D82">
        <w:rPr>
          <w:rFonts w:ascii="Times New Roman" w:eastAsia="DengXian" w:hAnsi="Times New Roman" w:cs="Times New Roman"/>
          <w:noProof w:val="0"/>
          <w:sz w:val="20"/>
          <w:szCs w:val="20"/>
          <w:lang w:val="en-GB"/>
        </w:rPr>
        <w:t xml:space="preserve">with </w:t>
      </w:r>
      <w:r>
        <w:rPr>
          <w:rFonts w:ascii="Times New Roman" w:eastAsia="DengXian" w:hAnsi="Times New Roman" w:cs="Times New Roman"/>
          <w:noProof w:val="0"/>
          <w:sz w:val="20"/>
          <w:szCs w:val="20"/>
          <w:lang w:val="en-GB"/>
        </w:rPr>
        <w:t xml:space="preserve">the 5G core network, based on the </w:t>
      </w:r>
      <w:r w:rsidR="00321A16">
        <w:rPr>
          <w:rFonts w:ascii="Times New Roman" w:eastAsia="DengXian" w:hAnsi="Times New Roman" w:cs="Times New Roman"/>
          <w:noProof w:val="0"/>
          <w:sz w:val="20"/>
          <w:szCs w:val="20"/>
          <w:lang w:val="en-GB"/>
        </w:rPr>
        <w:t xml:space="preserve">provided </w:t>
      </w:r>
      <w:r>
        <w:rPr>
          <w:rFonts w:ascii="Times New Roman" w:eastAsia="DengXian" w:hAnsi="Times New Roman" w:cs="Times New Roman"/>
          <w:noProof w:val="0"/>
          <w:sz w:val="20"/>
          <w:szCs w:val="20"/>
          <w:lang w:val="en-GB"/>
        </w:rPr>
        <w:t xml:space="preserve">PEMC capabilities in the </w:t>
      </w:r>
      <w:r w:rsidR="00321A16">
        <w:rPr>
          <w:rFonts w:ascii="Times New Roman" w:eastAsia="DengXian" w:hAnsi="Times New Roman" w:cs="Times New Roman"/>
          <w:noProof w:val="0"/>
          <w:sz w:val="20"/>
          <w:szCs w:val="20"/>
          <w:lang w:val="en-GB"/>
        </w:rPr>
        <w:t>registration request procedure.</w:t>
      </w:r>
      <w:r w:rsidR="00CD37BC">
        <w:rPr>
          <w:rFonts w:ascii="Times New Roman" w:eastAsia="DengXian" w:hAnsi="Times New Roman" w:cs="Times New Roman"/>
          <w:noProof w:val="0"/>
          <w:sz w:val="20"/>
          <w:szCs w:val="20"/>
          <w:lang w:val="en-GB"/>
        </w:rPr>
        <w:t xml:space="preserve"> PEMC could request or receive data from active PINEs to learn PINEs characteristics before requesting 5G core network for parameters for PEGC selection.</w:t>
      </w:r>
    </w:p>
    <w:p w14:paraId="3098E0FC" w14:textId="0155A74D" w:rsidR="00D30C58" w:rsidRPr="00D30C58" w:rsidRDefault="004F6324" w:rsidP="00704169">
      <w:pPr>
        <w:pStyle w:val="Heading3"/>
      </w:pPr>
      <w:bookmarkStart w:id="26" w:name="_Toc23326576"/>
      <w:bookmarkStart w:id="27" w:name="_Toc31114324"/>
      <w:bookmarkStart w:id="28" w:name="_Toc43392603"/>
      <w:bookmarkStart w:id="29" w:name="_Toc43475399"/>
      <w:bookmarkStart w:id="30" w:name="_Toc50559010"/>
      <w:bookmarkStart w:id="31" w:name="_Toc54940365"/>
      <w:bookmarkStart w:id="32" w:name="_Toc54952080"/>
      <w:bookmarkStart w:id="33" w:name="_Toc57233528"/>
      <w:bookmarkStart w:id="34" w:name="_Toc68068840"/>
      <w:r w:rsidRPr="006413CC">
        <w:t>6.</w:t>
      </w:r>
      <w:r w:rsidR="00EA4B28" w:rsidRPr="006413CC">
        <w:t>x</w:t>
      </w:r>
      <w:r w:rsidRPr="006413CC">
        <w:t>.3</w:t>
      </w:r>
      <w:r w:rsidRPr="00E004CC">
        <w:tab/>
        <w:t>Procedures</w:t>
      </w:r>
      <w:bookmarkEnd w:id="26"/>
      <w:bookmarkEnd w:id="27"/>
      <w:bookmarkEnd w:id="28"/>
      <w:bookmarkEnd w:id="29"/>
      <w:bookmarkEnd w:id="30"/>
      <w:bookmarkEnd w:id="31"/>
      <w:bookmarkEnd w:id="32"/>
      <w:bookmarkEnd w:id="33"/>
      <w:bookmarkEnd w:id="34"/>
    </w:p>
    <w:p w14:paraId="534D1464" w14:textId="7E9A00E2" w:rsidR="00F74D66" w:rsidRPr="00F74D66" w:rsidRDefault="00F74D66" w:rsidP="00F74D66">
      <w:pPr>
        <w:pStyle w:val="Heading4"/>
        <w:rPr>
          <w:lang w:val="en-US"/>
        </w:rPr>
      </w:pPr>
      <w:r w:rsidRPr="00F74D66">
        <w:rPr>
          <w:lang w:val="en-US"/>
        </w:rPr>
        <w:t>6.x3.</w:t>
      </w:r>
      <w:r w:rsidR="00F45026">
        <w:rPr>
          <w:lang w:val="en-US"/>
        </w:rPr>
        <w:t>1</w:t>
      </w:r>
      <w:r w:rsidRPr="00F74D66">
        <w:rPr>
          <w:lang w:val="en-US"/>
        </w:rPr>
        <w:t xml:space="preserve"> </w:t>
      </w:r>
      <w:r>
        <w:rPr>
          <w:lang w:val="en-US"/>
        </w:rPr>
        <w:t xml:space="preserve">PEMC </w:t>
      </w:r>
      <w:r w:rsidR="00F45026">
        <w:rPr>
          <w:lang w:val="en-US"/>
        </w:rPr>
        <w:t xml:space="preserve">request </w:t>
      </w:r>
      <w:r>
        <w:rPr>
          <w:lang w:val="en-US"/>
        </w:rPr>
        <w:t>for PEGC selection information via Registration procedure</w:t>
      </w:r>
    </w:p>
    <w:p w14:paraId="5500B957" w14:textId="0C326199" w:rsidR="00B23198" w:rsidRDefault="00B23198" w:rsidP="00B23198">
      <w:r w:rsidRPr="00290DAD">
        <w:t xml:space="preserve">In this option </w:t>
      </w:r>
      <w:r w:rsidR="00D30C58">
        <w:t>PEMC could request the 5G core network for PEGC selection information.</w:t>
      </w:r>
    </w:p>
    <w:p w14:paraId="17D326C2" w14:textId="06EE1D52" w:rsidR="00B23198" w:rsidRDefault="00F25675" w:rsidP="00B23198">
      <w:pPr>
        <w:pStyle w:val="TH"/>
        <w:rPr>
          <w:rFonts w:eastAsia="MS Mincho"/>
        </w:rPr>
      </w:pPr>
      <w:r>
        <w:object w:dxaOrig="5113" w:dyaOrig="2953" w14:anchorId="44281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5pt;height:252pt" o:ole="">
            <v:imagedata r:id="rId11" o:title=""/>
          </v:shape>
          <o:OLEObject Type="Embed" ProgID="Visio.Drawing.15" ShapeID="_x0000_i1025" DrawAspect="Content" ObjectID="_1710077017" r:id="rId12"/>
        </w:object>
      </w:r>
    </w:p>
    <w:p w14:paraId="45302831" w14:textId="41D047D1" w:rsidR="00A66D44" w:rsidRDefault="00B23198" w:rsidP="003A135B">
      <w:pPr>
        <w:jc w:val="center"/>
        <w:rPr>
          <w:lang w:eastAsia="zh-CN"/>
        </w:rPr>
      </w:pPr>
      <w:r w:rsidRPr="001D01F9">
        <w:rPr>
          <w:lang w:eastAsia="zh-CN"/>
        </w:rPr>
        <w:t xml:space="preserve">Figure </w:t>
      </w:r>
      <w:r w:rsidR="00481A91">
        <w:rPr>
          <w:lang w:eastAsia="zh-CN"/>
        </w:rPr>
        <w:t>yy:</w:t>
      </w:r>
      <w:r w:rsidRPr="001D01F9">
        <w:rPr>
          <w:lang w:eastAsia="zh-CN"/>
        </w:rPr>
        <w:t xml:space="preserve"> </w:t>
      </w:r>
      <w:r>
        <w:rPr>
          <w:lang w:eastAsia="zh-CN"/>
        </w:rPr>
        <w:t>PEGC selection information during initial registration procedure</w:t>
      </w:r>
      <w:bookmarkStart w:id="35" w:name="_Toc23326577"/>
      <w:bookmarkStart w:id="36" w:name="_Toc31114325"/>
      <w:bookmarkStart w:id="37" w:name="_Toc43392604"/>
      <w:bookmarkStart w:id="38" w:name="_Toc43475400"/>
      <w:bookmarkStart w:id="39" w:name="_Toc50559011"/>
      <w:bookmarkStart w:id="40" w:name="_Toc54940366"/>
      <w:bookmarkStart w:id="41" w:name="_Toc54952081"/>
      <w:bookmarkStart w:id="42" w:name="_Toc57233529"/>
      <w:bookmarkStart w:id="43" w:name="_Toc68068841"/>
    </w:p>
    <w:p w14:paraId="160803A5" w14:textId="77777777" w:rsidR="00481A91" w:rsidRDefault="00481A91" w:rsidP="00481A91">
      <w:pPr>
        <w:rPr>
          <w:lang w:eastAsia="zh-CN"/>
        </w:rPr>
      </w:pPr>
      <w:r>
        <w:rPr>
          <w:lang w:eastAsia="zh-CN"/>
        </w:rPr>
        <w:t>Procedure:</w:t>
      </w:r>
    </w:p>
    <w:p w14:paraId="7E757494" w14:textId="22237971" w:rsidR="00481A91" w:rsidRDefault="00481A91" w:rsidP="00481A91">
      <w:pPr>
        <w:pStyle w:val="ListParagraph"/>
        <w:numPr>
          <w:ilvl w:val="0"/>
          <w:numId w:val="6"/>
        </w:numPr>
        <w:rPr>
          <w:rFonts w:ascii="Times New Roman" w:eastAsia="DengXian" w:hAnsi="Times New Roman" w:cs="Times New Roman"/>
          <w:noProof w:val="0"/>
          <w:sz w:val="20"/>
          <w:szCs w:val="20"/>
          <w:lang w:val="en-GB"/>
        </w:rPr>
      </w:pPr>
      <w:r>
        <w:rPr>
          <w:rFonts w:ascii="Times New Roman" w:eastAsia="DengXian" w:hAnsi="Times New Roman" w:cs="Times New Roman"/>
          <w:noProof w:val="0"/>
          <w:sz w:val="20"/>
          <w:szCs w:val="20"/>
          <w:lang w:val="en-GB"/>
        </w:rPr>
        <w:t xml:space="preserve">PEMC has </w:t>
      </w:r>
      <w:r w:rsidR="00DD541D">
        <w:rPr>
          <w:rFonts w:ascii="Times New Roman" w:eastAsia="DengXian" w:hAnsi="Times New Roman" w:cs="Times New Roman"/>
          <w:noProof w:val="0"/>
          <w:sz w:val="20"/>
          <w:szCs w:val="20"/>
          <w:lang w:val="en-GB"/>
        </w:rPr>
        <w:t>successfully established</w:t>
      </w:r>
      <w:r>
        <w:rPr>
          <w:rFonts w:ascii="Times New Roman" w:eastAsia="DengXian" w:hAnsi="Times New Roman" w:cs="Times New Roman"/>
          <w:noProof w:val="0"/>
          <w:sz w:val="20"/>
          <w:szCs w:val="20"/>
          <w:lang w:val="en-GB"/>
        </w:rPr>
        <w:t xml:space="preserve"> connection </w:t>
      </w:r>
      <w:r w:rsidR="00DD541D">
        <w:rPr>
          <w:rFonts w:ascii="Times New Roman" w:eastAsia="DengXian" w:hAnsi="Times New Roman" w:cs="Times New Roman"/>
          <w:noProof w:val="0"/>
          <w:sz w:val="20"/>
          <w:szCs w:val="20"/>
          <w:lang w:val="en-GB"/>
        </w:rPr>
        <w:t xml:space="preserve">with the PINEs via lower layers </w:t>
      </w:r>
      <w:r w:rsidR="008F4D79">
        <w:rPr>
          <w:rFonts w:ascii="Times New Roman" w:eastAsia="DengXian" w:hAnsi="Times New Roman" w:cs="Times New Roman"/>
          <w:noProof w:val="0"/>
          <w:sz w:val="20"/>
          <w:szCs w:val="20"/>
          <w:lang w:val="en-GB"/>
        </w:rPr>
        <w:t>(i.e.,</w:t>
      </w:r>
      <w:r w:rsidR="00DD541D">
        <w:rPr>
          <w:rFonts w:ascii="Times New Roman" w:eastAsia="DengXian" w:hAnsi="Times New Roman" w:cs="Times New Roman"/>
          <w:noProof w:val="0"/>
          <w:sz w:val="20"/>
          <w:szCs w:val="20"/>
          <w:lang w:val="en-GB"/>
        </w:rPr>
        <w:t xml:space="preserve"> WiFi</w:t>
      </w:r>
      <w:r w:rsidR="008F4D79">
        <w:rPr>
          <w:rFonts w:ascii="Times New Roman" w:eastAsia="DengXian" w:hAnsi="Times New Roman" w:cs="Times New Roman"/>
          <w:noProof w:val="0"/>
          <w:sz w:val="20"/>
          <w:szCs w:val="20"/>
          <w:lang w:val="en-GB"/>
        </w:rPr>
        <w:t>,</w:t>
      </w:r>
      <w:r w:rsidR="00DD541D">
        <w:rPr>
          <w:rFonts w:ascii="Times New Roman" w:eastAsia="DengXian" w:hAnsi="Times New Roman" w:cs="Times New Roman"/>
          <w:noProof w:val="0"/>
          <w:sz w:val="20"/>
          <w:szCs w:val="20"/>
          <w:lang w:val="en-GB"/>
        </w:rPr>
        <w:t>Bluetooth</w:t>
      </w:r>
      <w:r w:rsidR="008F4D79">
        <w:rPr>
          <w:rFonts w:ascii="Times New Roman" w:eastAsia="DengXian" w:hAnsi="Times New Roman" w:cs="Times New Roman"/>
          <w:noProof w:val="0"/>
          <w:sz w:val="20"/>
          <w:szCs w:val="20"/>
          <w:lang w:val="en-GB"/>
        </w:rPr>
        <w:t>)</w:t>
      </w:r>
      <w:r>
        <w:rPr>
          <w:rFonts w:ascii="Times New Roman" w:eastAsia="DengXian" w:hAnsi="Times New Roman" w:cs="Times New Roman"/>
          <w:noProof w:val="0"/>
          <w:sz w:val="20"/>
          <w:szCs w:val="20"/>
          <w:lang w:val="en-GB"/>
        </w:rPr>
        <w:t>,</w:t>
      </w:r>
      <w:r w:rsidR="008F4D79">
        <w:rPr>
          <w:rFonts w:ascii="Times New Roman" w:eastAsia="DengXian" w:hAnsi="Times New Roman" w:cs="Times New Roman"/>
          <w:noProof w:val="0"/>
          <w:sz w:val="20"/>
          <w:szCs w:val="20"/>
          <w:lang w:val="en-GB"/>
        </w:rPr>
        <w:t xml:space="preserve"> which is out of 3GPP scope, </w:t>
      </w:r>
      <w:r>
        <w:rPr>
          <w:rFonts w:ascii="Times New Roman" w:eastAsia="DengXian" w:hAnsi="Times New Roman" w:cs="Times New Roman"/>
          <w:noProof w:val="0"/>
          <w:sz w:val="20"/>
          <w:szCs w:val="20"/>
          <w:lang w:val="en-GB"/>
        </w:rPr>
        <w:t xml:space="preserve">determines the PIN type and PIN characteristics </w:t>
      </w:r>
      <w:r w:rsidRPr="00D30C58">
        <w:rPr>
          <w:rFonts w:ascii="Times New Roman" w:eastAsia="DengXian" w:hAnsi="Times New Roman" w:cs="Times New Roman"/>
          <w:noProof w:val="0"/>
          <w:sz w:val="20"/>
          <w:szCs w:val="20"/>
          <w:lang w:val="en-GB"/>
        </w:rPr>
        <w:t>(PIN Type, size, QoS requirements etc.)</w:t>
      </w:r>
      <w:r>
        <w:rPr>
          <w:rFonts w:ascii="Times New Roman" w:eastAsia="DengXian" w:hAnsi="Times New Roman" w:cs="Times New Roman"/>
          <w:noProof w:val="0"/>
          <w:sz w:val="20"/>
          <w:szCs w:val="20"/>
          <w:lang w:val="en-GB"/>
        </w:rPr>
        <w:t xml:space="preserve"> and will accordingly request PEGC selection information from the 5G core network.</w:t>
      </w:r>
    </w:p>
    <w:p w14:paraId="4C809ABF" w14:textId="0D518B11" w:rsidR="00481A91" w:rsidRPr="00D30C58" w:rsidRDefault="00481A91" w:rsidP="00481A91">
      <w:pPr>
        <w:pStyle w:val="ListParagraph"/>
        <w:numPr>
          <w:ilvl w:val="0"/>
          <w:numId w:val="6"/>
        </w:numPr>
        <w:rPr>
          <w:rFonts w:ascii="Times New Roman" w:eastAsia="DengXian" w:hAnsi="Times New Roman" w:cs="Times New Roman"/>
          <w:noProof w:val="0"/>
          <w:sz w:val="20"/>
          <w:szCs w:val="20"/>
          <w:lang w:val="en-GB"/>
        </w:rPr>
      </w:pPr>
      <w:r w:rsidRPr="00D30C58">
        <w:rPr>
          <w:rFonts w:ascii="Times New Roman" w:eastAsia="DengXian" w:hAnsi="Times New Roman" w:cs="Times New Roman"/>
          <w:noProof w:val="0"/>
          <w:sz w:val="20"/>
          <w:szCs w:val="20"/>
          <w:lang w:val="en-GB"/>
        </w:rPr>
        <w:t>The UE sends registration request messages and indicates its support as PEMC in the 5GMM Capability information element and provides PEMC capabilities (PIN Type, size, QoS requirements etc.).</w:t>
      </w:r>
    </w:p>
    <w:p w14:paraId="7CBD6800" w14:textId="6C74F695" w:rsidR="00481A91" w:rsidRPr="00D30C58" w:rsidRDefault="00481A91" w:rsidP="00481A91">
      <w:pPr>
        <w:pStyle w:val="ListParagraph"/>
        <w:numPr>
          <w:ilvl w:val="0"/>
          <w:numId w:val="6"/>
        </w:numPr>
        <w:rPr>
          <w:rFonts w:ascii="Times New Roman" w:eastAsia="DengXian" w:hAnsi="Times New Roman" w:cs="Times New Roman"/>
          <w:noProof w:val="0"/>
          <w:sz w:val="20"/>
          <w:szCs w:val="20"/>
          <w:lang w:val="en-GB"/>
        </w:rPr>
      </w:pPr>
      <w:r w:rsidRPr="00D30C58">
        <w:rPr>
          <w:rFonts w:ascii="Times New Roman" w:eastAsia="DengXian" w:hAnsi="Times New Roman" w:cs="Times New Roman"/>
          <w:noProof w:val="0"/>
          <w:sz w:val="20"/>
          <w:szCs w:val="20"/>
          <w:lang w:val="en-GB"/>
        </w:rPr>
        <w:t xml:space="preserve">The AMF sends a registration accept message including “network provided prioritized list of PEGCs” list along with </w:t>
      </w:r>
      <w:r>
        <w:rPr>
          <w:rFonts w:ascii="Times New Roman" w:eastAsia="DengXian" w:hAnsi="Times New Roman" w:cs="Times New Roman"/>
          <w:noProof w:val="0"/>
          <w:sz w:val="20"/>
          <w:szCs w:val="20"/>
          <w:lang w:val="en-GB"/>
        </w:rPr>
        <w:t xml:space="preserve">the PEGC capabilities i.e., PEGC IDs, PIN Type supported, CN Connetivity parameters, QoS Support, 5G CN </w:t>
      </w:r>
      <w:proofErr w:type="gramStart"/>
      <w:r>
        <w:rPr>
          <w:rFonts w:ascii="Times New Roman" w:eastAsia="DengXian" w:hAnsi="Times New Roman" w:cs="Times New Roman"/>
          <w:noProof w:val="0"/>
          <w:sz w:val="20"/>
          <w:szCs w:val="20"/>
          <w:lang w:val="en-GB"/>
        </w:rPr>
        <w:t>Identifier ,</w:t>
      </w:r>
      <w:proofErr w:type="gramEnd"/>
      <w:r>
        <w:rPr>
          <w:rFonts w:ascii="Times New Roman" w:eastAsia="DengXian" w:hAnsi="Times New Roman" w:cs="Times New Roman"/>
          <w:noProof w:val="0"/>
          <w:sz w:val="20"/>
          <w:szCs w:val="20"/>
          <w:lang w:val="en-GB"/>
        </w:rPr>
        <w:t xml:space="preserve"> Network slice etc.</w:t>
      </w:r>
    </w:p>
    <w:p w14:paraId="6E6005D3" w14:textId="77777777" w:rsidR="00481A91" w:rsidRPr="00481A91" w:rsidRDefault="00481A91" w:rsidP="00481A91"/>
    <w:p w14:paraId="2A079C62" w14:textId="3AA40203" w:rsidR="004F6324" w:rsidRPr="00E004CC" w:rsidRDefault="004F6324" w:rsidP="004F6324">
      <w:pPr>
        <w:pStyle w:val="Heading3"/>
      </w:pPr>
      <w:r w:rsidRPr="006413CC">
        <w:t>6.</w:t>
      </w:r>
      <w:r w:rsidR="00EA4B28" w:rsidRPr="006413CC">
        <w:t>x</w:t>
      </w:r>
      <w:r w:rsidRPr="006413CC">
        <w:t>.4</w:t>
      </w:r>
      <w:r w:rsidRPr="00E004CC">
        <w:tab/>
        <w:t xml:space="preserve">Impacts on services, </w:t>
      </w:r>
      <w:r w:rsidR="000602A1" w:rsidRPr="00E004CC">
        <w:t>entities,</w:t>
      </w:r>
      <w:r w:rsidRPr="00E004CC">
        <w:t xml:space="preserve"> and interfaces</w:t>
      </w:r>
      <w:bookmarkEnd w:id="35"/>
      <w:bookmarkEnd w:id="36"/>
      <w:bookmarkEnd w:id="37"/>
      <w:bookmarkEnd w:id="38"/>
      <w:bookmarkEnd w:id="39"/>
      <w:bookmarkEnd w:id="40"/>
      <w:bookmarkEnd w:id="41"/>
      <w:bookmarkEnd w:id="42"/>
      <w:bookmarkEnd w:id="43"/>
    </w:p>
    <w:p w14:paraId="0805367E" w14:textId="37963E4A" w:rsidR="004244D1" w:rsidRPr="00FC510E" w:rsidRDefault="00B60900" w:rsidP="004244D1">
      <w:pPr>
        <w:rPr>
          <w:lang w:eastAsia="ko-KR"/>
        </w:rPr>
      </w:pPr>
      <w:r>
        <w:rPr>
          <w:lang w:eastAsia="ko-KR"/>
        </w:rPr>
        <w:t>UE</w:t>
      </w:r>
      <w:r w:rsidR="004244D1" w:rsidRPr="00FC510E">
        <w:rPr>
          <w:rFonts w:hint="eastAsia"/>
          <w:lang w:eastAsia="ko-KR"/>
        </w:rPr>
        <w:t>:</w:t>
      </w:r>
    </w:p>
    <w:p w14:paraId="4AB4B371" w14:textId="6212DB8C" w:rsidR="004244D1" w:rsidRDefault="004244D1" w:rsidP="00FF3194">
      <w:pPr>
        <w:pStyle w:val="B1"/>
      </w:pPr>
      <w:r w:rsidRPr="00464F36">
        <w:t>-</w:t>
      </w:r>
      <w:r w:rsidRPr="00464F36">
        <w:tab/>
      </w:r>
      <w:r w:rsidR="00B60900">
        <w:t>Indicates support for PEMC Capability in the UE 5GMM Capability information element of the Registration Request message</w:t>
      </w:r>
      <w:r w:rsidR="00FF3194">
        <w:t>.</w:t>
      </w:r>
    </w:p>
    <w:p w14:paraId="520126AD" w14:textId="7EAFD030" w:rsidR="00B60900" w:rsidRDefault="00B60900" w:rsidP="00B60900">
      <w:pPr>
        <w:pStyle w:val="B1"/>
      </w:pPr>
      <w:r w:rsidRPr="00464F36">
        <w:t>-</w:t>
      </w:r>
      <w:r w:rsidRPr="00464F36">
        <w:tab/>
      </w:r>
      <w:r>
        <w:t>New information element to provide PEMC capabilities as part of the Registration Request message.</w:t>
      </w:r>
    </w:p>
    <w:p w14:paraId="087D826C" w14:textId="07E5A6AC" w:rsidR="00B60900" w:rsidRPr="00464F36" w:rsidRDefault="00B60900" w:rsidP="00AE1499">
      <w:pPr>
        <w:pStyle w:val="B1"/>
      </w:pPr>
      <w:r w:rsidRPr="00464F36">
        <w:t>-</w:t>
      </w:r>
      <w:r w:rsidRPr="00464F36">
        <w:tab/>
      </w:r>
      <w:r>
        <w:t>Determines PIN characteristics based on the request from the PIN</w:t>
      </w:r>
      <w:r w:rsidR="008F4D79">
        <w:t xml:space="preserve">Es </w:t>
      </w:r>
      <w:r>
        <w:t>to form the PIN.</w:t>
      </w:r>
    </w:p>
    <w:p w14:paraId="1154D118" w14:textId="61FEF056" w:rsidR="004244D1" w:rsidRPr="002130F8" w:rsidRDefault="00B60900" w:rsidP="004244D1">
      <w:pPr>
        <w:rPr>
          <w:rFonts w:eastAsia="MS Mincho"/>
        </w:rPr>
      </w:pPr>
      <w:r>
        <w:rPr>
          <w:rFonts w:eastAsia="MS Mincho"/>
        </w:rPr>
        <w:t>AMF</w:t>
      </w:r>
      <w:r w:rsidR="004244D1" w:rsidRPr="002130F8">
        <w:rPr>
          <w:rFonts w:eastAsia="MS Mincho"/>
        </w:rPr>
        <w:t>:</w:t>
      </w:r>
    </w:p>
    <w:p w14:paraId="0269B925" w14:textId="44D7B73A" w:rsidR="004244D1" w:rsidRDefault="004244D1" w:rsidP="00936DEE">
      <w:pPr>
        <w:pStyle w:val="B1"/>
      </w:pPr>
      <w:r w:rsidRPr="00464F36">
        <w:t>-</w:t>
      </w:r>
      <w:r w:rsidRPr="00464F36">
        <w:tab/>
      </w:r>
      <w:r w:rsidR="00B60900">
        <w:t>Determine PEGC selection information based on requested from the PEMC (UE)</w:t>
      </w:r>
    </w:p>
    <w:p w14:paraId="60211532" w14:textId="2F791D3D" w:rsidR="000F2709" w:rsidRDefault="000F2709" w:rsidP="000F2709">
      <w:pPr>
        <w:pStyle w:val="B1"/>
      </w:pPr>
      <w:r w:rsidRPr="00464F36">
        <w:t>-</w:t>
      </w:r>
      <w:r w:rsidRPr="00464F36">
        <w:tab/>
      </w:r>
      <w:r>
        <w:t>Provide PEGC selection information as part of the registration accept message.</w:t>
      </w:r>
    </w:p>
    <w:p w14:paraId="1EC7199E" w14:textId="77777777" w:rsidR="00DC5368" w:rsidRDefault="00DC5368" w:rsidP="002A5B9A">
      <w:pPr>
        <w:rPr>
          <w:noProof/>
        </w:rPr>
      </w:pPr>
    </w:p>
    <w:p w14:paraId="572E8A7A"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2F83607C"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88926" w14:textId="77777777" w:rsidR="00E170EE" w:rsidRDefault="00E170EE">
      <w:r>
        <w:separator/>
      </w:r>
    </w:p>
  </w:endnote>
  <w:endnote w:type="continuationSeparator" w:id="0">
    <w:p w14:paraId="52560439" w14:textId="77777777" w:rsidR="00E170EE" w:rsidRDefault="00E1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E2222" w14:textId="77777777" w:rsidR="00E170EE" w:rsidRDefault="00E170EE">
      <w:r>
        <w:separator/>
      </w:r>
    </w:p>
  </w:footnote>
  <w:footnote w:type="continuationSeparator" w:id="0">
    <w:p w14:paraId="23E9E8A7" w14:textId="77777777" w:rsidR="00E170EE" w:rsidRDefault="00E1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E71A7"/>
    <w:multiLevelType w:val="hybridMultilevel"/>
    <w:tmpl w:val="E3B08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6C47AD"/>
    <w:multiLevelType w:val="hybridMultilevel"/>
    <w:tmpl w:val="B81E0A56"/>
    <w:lvl w:ilvl="0" w:tplc="6A244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77601C"/>
    <w:multiLevelType w:val="hybridMultilevel"/>
    <w:tmpl w:val="B81E0A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C7F5D3C"/>
    <w:multiLevelType w:val="hybridMultilevel"/>
    <w:tmpl w:val="DD76B930"/>
    <w:lvl w:ilvl="0" w:tplc="565A1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9223686">
    <w:abstractNumId w:val="2"/>
  </w:num>
  <w:num w:numId="2" w16cid:durableId="435638922">
    <w:abstractNumId w:val="1"/>
  </w:num>
  <w:num w:numId="3" w16cid:durableId="419718508">
    <w:abstractNumId w:val="0"/>
  </w:num>
  <w:num w:numId="4" w16cid:durableId="1107428726">
    <w:abstractNumId w:val="5"/>
  </w:num>
  <w:num w:numId="5" w16cid:durableId="2067138480">
    <w:abstractNumId w:val="3"/>
  </w:num>
  <w:num w:numId="6" w16cid:durableId="605970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0"/>
    <w:rsid w:val="000125CE"/>
    <w:rsid w:val="0001345C"/>
    <w:rsid w:val="00022E4A"/>
    <w:rsid w:val="00024E7A"/>
    <w:rsid w:val="00032714"/>
    <w:rsid w:val="00033E0A"/>
    <w:rsid w:val="000359E9"/>
    <w:rsid w:val="000420D7"/>
    <w:rsid w:val="00043883"/>
    <w:rsid w:val="0005279B"/>
    <w:rsid w:val="000567B6"/>
    <w:rsid w:val="000571F3"/>
    <w:rsid w:val="000602A1"/>
    <w:rsid w:val="00064196"/>
    <w:rsid w:val="000647D9"/>
    <w:rsid w:val="00067F30"/>
    <w:rsid w:val="00070835"/>
    <w:rsid w:val="00072F9E"/>
    <w:rsid w:val="0007625C"/>
    <w:rsid w:val="00091760"/>
    <w:rsid w:val="000977BC"/>
    <w:rsid w:val="000A3A34"/>
    <w:rsid w:val="000B24FA"/>
    <w:rsid w:val="000B470C"/>
    <w:rsid w:val="000B6310"/>
    <w:rsid w:val="000B7115"/>
    <w:rsid w:val="000C017E"/>
    <w:rsid w:val="000C6598"/>
    <w:rsid w:val="000C6DF3"/>
    <w:rsid w:val="000D7CE2"/>
    <w:rsid w:val="000E28E4"/>
    <w:rsid w:val="000F2709"/>
    <w:rsid w:val="000F73CB"/>
    <w:rsid w:val="000F76CD"/>
    <w:rsid w:val="00104516"/>
    <w:rsid w:val="0010459D"/>
    <w:rsid w:val="00107AAB"/>
    <w:rsid w:val="0012156B"/>
    <w:rsid w:val="0012798E"/>
    <w:rsid w:val="0013504C"/>
    <w:rsid w:val="001403E9"/>
    <w:rsid w:val="00145ED9"/>
    <w:rsid w:val="0014764A"/>
    <w:rsid w:val="00151453"/>
    <w:rsid w:val="001553AD"/>
    <w:rsid w:val="0016030E"/>
    <w:rsid w:val="001639C6"/>
    <w:rsid w:val="00166369"/>
    <w:rsid w:val="001712FB"/>
    <w:rsid w:val="00171A0C"/>
    <w:rsid w:val="00172F25"/>
    <w:rsid w:val="00173124"/>
    <w:rsid w:val="0017447E"/>
    <w:rsid w:val="001805CC"/>
    <w:rsid w:val="00184B38"/>
    <w:rsid w:val="001871D4"/>
    <w:rsid w:val="001917D8"/>
    <w:rsid w:val="001A0823"/>
    <w:rsid w:val="001A3D18"/>
    <w:rsid w:val="001B067E"/>
    <w:rsid w:val="001C1AE3"/>
    <w:rsid w:val="001C4571"/>
    <w:rsid w:val="001C6131"/>
    <w:rsid w:val="001D0594"/>
    <w:rsid w:val="001D6808"/>
    <w:rsid w:val="001D78C0"/>
    <w:rsid w:val="001E1C2A"/>
    <w:rsid w:val="001E41F3"/>
    <w:rsid w:val="001E453D"/>
    <w:rsid w:val="001E5A1C"/>
    <w:rsid w:val="001F253F"/>
    <w:rsid w:val="001F5B62"/>
    <w:rsid w:val="001F6C9D"/>
    <w:rsid w:val="001F7730"/>
    <w:rsid w:val="00201366"/>
    <w:rsid w:val="0020225A"/>
    <w:rsid w:val="0020699F"/>
    <w:rsid w:val="002100CD"/>
    <w:rsid w:val="00210E61"/>
    <w:rsid w:val="00212FF7"/>
    <w:rsid w:val="0021348B"/>
    <w:rsid w:val="00220DA8"/>
    <w:rsid w:val="002264BB"/>
    <w:rsid w:val="00232D54"/>
    <w:rsid w:val="00232EB6"/>
    <w:rsid w:val="00234AAF"/>
    <w:rsid w:val="00242DA0"/>
    <w:rsid w:val="0024431D"/>
    <w:rsid w:val="00247FAF"/>
    <w:rsid w:val="002520A0"/>
    <w:rsid w:val="002545C4"/>
    <w:rsid w:val="00262BAD"/>
    <w:rsid w:val="00275D12"/>
    <w:rsid w:val="002769F4"/>
    <w:rsid w:val="00282B76"/>
    <w:rsid w:val="00282EC2"/>
    <w:rsid w:val="00284083"/>
    <w:rsid w:val="00284A8E"/>
    <w:rsid w:val="00290DAD"/>
    <w:rsid w:val="002A1979"/>
    <w:rsid w:val="002A598E"/>
    <w:rsid w:val="002A5B9A"/>
    <w:rsid w:val="002B1F0E"/>
    <w:rsid w:val="002B38EA"/>
    <w:rsid w:val="002C747A"/>
    <w:rsid w:val="002D24AE"/>
    <w:rsid w:val="002E442E"/>
    <w:rsid w:val="002F5ADD"/>
    <w:rsid w:val="002F666F"/>
    <w:rsid w:val="003041D4"/>
    <w:rsid w:val="003044B0"/>
    <w:rsid w:val="00306550"/>
    <w:rsid w:val="00321A06"/>
    <w:rsid w:val="00321A16"/>
    <w:rsid w:val="003232DA"/>
    <w:rsid w:val="00323440"/>
    <w:rsid w:val="003251A0"/>
    <w:rsid w:val="003271E5"/>
    <w:rsid w:val="00327678"/>
    <w:rsid w:val="00332BBF"/>
    <w:rsid w:val="0033496D"/>
    <w:rsid w:val="003409E6"/>
    <w:rsid w:val="00346AED"/>
    <w:rsid w:val="00347CAD"/>
    <w:rsid w:val="0035682D"/>
    <w:rsid w:val="00361937"/>
    <w:rsid w:val="00361D86"/>
    <w:rsid w:val="0036661A"/>
    <w:rsid w:val="00370766"/>
    <w:rsid w:val="00370B8C"/>
    <w:rsid w:val="003719B4"/>
    <w:rsid w:val="0037205C"/>
    <w:rsid w:val="003851A1"/>
    <w:rsid w:val="003859E9"/>
    <w:rsid w:val="003A135B"/>
    <w:rsid w:val="003B1820"/>
    <w:rsid w:val="003B2BB5"/>
    <w:rsid w:val="003B3121"/>
    <w:rsid w:val="003D54D6"/>
    <w:rsid w:val="003E29EF"/>
    <w:rsid w:val="003E7688"/>
    <w:rsid w:val="003F00E8"/>
    <w:rsid w:val="003F1A09"/>
    <w:rsid w:val="004120CD"/>
    <w:rsid w:val="00415B81"/>
    <w:rsid w:val="00416695"/>
    <w:rsid w:val="004244D1"/>
    <w:rsid w:val="00424B44"/>
    <w:rsid w:val="00424CFA"/>
    <w:rsid w:val="0042564F"/>
    <w:rsid w:val="00426D94"/>
    <w:rsid w:val="00436BAB"/>
    <w:rsid w:val="00442716"/>
    <w:rsid w:val="004543B0"/>
    <w:rsid w:val="00456033"/>
    <w:rsid w:val="004620CE"/>
    <w:rsid w:val="0046456A"/>
    <w:rsid w:val="004678F9"/>
    <w:rsid w:val="004703CA"/>
    <w:rsid w:val="00470DCB"/>
    <w:rsid w:val="004810A9"/>
    <w:rsid w:val="004818B1"/>
    <w:rsid w:val="00481A91"/>
    <w:rsid w:val="00486FED"/>
    <w:rsid w:val="0049014B"/>
    <w:rsid w:val="0049211E"/>
    <w:rsid w:val="0049586D"/>
    <w:rsid w:val="00496088"/>
    <w:rsid w:val="0049670D"/>
    <w:rsid w:val="004A0489"/>
    <w:rsid w:val="004A6CE2"/>
    <w:rsid w:val="004B1AB0"/>
    <w:rsid w:val="004B54DA"/>
    <w:rsid w:val="004D60C5"/>
    <w:rsid w:val="004E592F"/>
    <w:rsid w:val="004F513C"/>
    <w:rsid w:val="004F6324"/>
    <w:rsid w:val="004F6E0C"/>
    <w:rsid w:val="00506F2E"/>
    <w:rsid w:val="0050780D"/>
    <w:rsid w:val="00510DA1"/>
    <w:rsid w:val="005141F0"/>
    <w:rsid w:val="00514C02"/>
    <w:rsid w:val="0051590C"/>
    <w:rsid w:val="005219A0"/>
    <w:rsid w:val="00522C11"/>
    <w:rsid w:val="005258C4"/>
    <w:rsid w:val="00525DE5"/>
    <w:rsid w:val="0052747C"/>
    <w:rsid w:val="005303E1"/>
    <w:rsid w:val="00532938"/>
    <w:rsid w:val="005438A9"/>
    <w:rsid w:val="00563633"/>
    <w:rsid w:val="005660BD"/>
    <w:rsid w:val="00567C93"/>
    <w:rsid w:val="00567FC9"/>
    <w:rsid w:val="0057166F"/>
    <w:rsid w:val="00585738"/>
    <w:rsid w:val="0058703A"/>
    <w:rsid w:val="00587BD8"/>
    <w:rsid w:val="005A098F"/>
    <w:rsid w:val="005A19AA"/>
    <w:rsid w:val="005A1ADB"/>
    <w:rsid w:val="005A3F92"/>
    <w:rsid w:val="005A5B30"/>
    <w:rsid w:val="005A634A"/>
    <w:rsid w:val="005B5D33"/>
    <w:rsid w:val="005C159E"/>
    <w:rsid w:val="005C1635"/>
    <w:rsid w:val="005C2948"/>
    <w:rsid w:val="005C4F80"/>
    <w:rsid w:val="005D0756"/>
    <w:rsid w:val="005D5305"/>
    <w:rsid w:val="005E2C44"/>
    <w:rsid w:val="005E2EAD"/>
    <w:rsid w:val="005E392B"/>
    <w:rsid w:val="005E4909"/>
    <w:rsid w:val="005E658C"/>
    <w:rsid w:val="005F13B5"/>
    <w:rsid w:val="005F47DA"/>
    <w:rsid w:val="00600DC4"/>
    <w:rsid w:val="00603C9C"/>
    <w:rsid w:val="00607CA1"/>
    <w:rsid w:val="0061088D"/>
    <w:rsid w:val="0061349F"/>
    <w:rsid w:val="00617162"/>
    <w:rsid w:val="0061797E"/>
    <w:rsid w:val="00620830"/>
    <w:rsid w:val="00620A35"/>
    <w:rsid w:val="006230E4"/>
    <w:rsid w:val="00631A2C"/>
    <w:rsid w:val="006401E7"/>
    <w:rsid w:val="006413CC"/>
    <w:rsid w:val="00642835"/>
    <w:rsid w:val="00643ED1"/>
    <w:rsid w:val="00644B6A"/>
    <w:rsid w:val="006459AC"/>
    <w:rsid w:val="0064754C"/>
    <w:rsid w:val="0065003E"/>
    <w:rsid w:val="00667453"/>
    <w:rsid w:val="0067528B"/>
    <w:rsid w:val="00675497"/>
    <w:rsid w:val="0068186F"/>
    <w:rsid w:val="00681DA1"/>
    <w:rsid w:val="00692DD3"/>
    <w:rsid w:val="006A0945"/>
    <w:rsid w:val="006A09F5"/>
    <w:rsid w:val="006A0FAB"/>
    <w:rsid w:val="006C39BC"/>
    <w:rsid w:val="006C7169"/>
    <w:rsid w:val="006C7281"/>
    <w:rsid w:val="006D4207"/>
    <w:rsid w:val="006D5EC3"/>
    <w:rsid w:val="006D71C2"/>
    <w:rsid w:val="006E21FB"/>
    <w:rsid w:val="006E269C"/>
    <w:rsid w:val="006F1316"/>
    <w:rsid w:val="006F736E"/>
    <w:rsid w:val="007010B6"/>
    <w:rsid w:val="007037BE"/>
    <w:rsid w:val="00704169"/>
    <w:rsid w:val="007054B9"/>
    <w:rsid w:val="00712675"/>
    <w:rsid w:val="00713847"/>
    <w:rsid w:val="00722FA4"/>
    <w:rsid w:val="007258F9"/>
    <w:rsid w:val="00736ECA"/>
    <w:rsid w:val="007479F4"/>
    <w:rsid w:val="00753349"/>
    <w:rsid w:val="00754E15"/>
    <w:rsid w:val="00760ADE"/>
    <w:rsid w:val="00763614"/>
    <w:rsid w:val="00767943"/>
    <w:rsid w:val="007708C2"/>
    <w:rsid w:val="007809DC"/>
    <w:rsid w:val="00780C30"/>
    <w:rsid w:val="007A0857"/>
    <w:rsid w:val="007A328D"/>
    <w:rsid w:val="007A4A08"/>
    <w:rsid w:val="007A5438"/>
    <w:rsid w:val="007B4183"/>
    <w:rsid w:val="007B4E50"/>
    <w:rsid w:val="007B512A"/>
    <w:rsid w:val="007C2097"/>
    <w:rsid w:val="007C3964"/>
    <w:rsid w:val="007C48AA"/>
    <w:rsid w:val="007D2829"/>
    <w:rsid w:val="007E0DCE"/>
    <w:rsid w:val="007E30A8"/>
    <w:rsid w:val="007E3375"/>
    <w:rsid w:val="007F7996"/>
    <w:rsid w:val="00800104"/>
    <w:rsid w:val="0080137E"/>
    <w:rsid w:val="008022EF"/>
    <w:rsid w:val="00802784"/>
    <w:rsid w:val="00805B6A"/>
    <w:rsid w:val="00806375"/>
    <w:rsid w:val="00813A5F"/>
    <w:rsid w:val="00814304"/>
    <w:rsid w:val="00817868"/>
    <w:rsid w:val="00820763"/>
    <w:rsid w:val="00821001"/>
    <w:rsid w:val="00827976"/>
    <w:rsid w:val="0083499E"/>
    <w:rsid w:val="00843C3D"/>
    <w:rsid w:val="00845CCD"/>
    <w:rsid w:val="0085467E"/>
    <w:rsid w:val="00856B98"/>
    <w:rsid w:val="00865DF1"/>
    <w:rsid w:val="00870EE7"/>
    <w:rsid w:val="00871161"/>
    <w:rsid w:val="00876E44"/>
    <w:rsid w:val="00881AEE"/>
    <w:rsid w:val="008842D7"/>
    <w:rsid w:val="008875E1"/>
    <w:rsid w:val="008925CF"/>
    <w:rsid w:val="008A0451"/>
    <w:rsid w:val="008A5E86"/>
    <w:rsid w:val="008A6158"/>
    <w:rsid w:val="008B1118"/>
    <w:rsid w:val="008B15C2"/>
    <w:rsid w:val="008B2F8D"/>
    <w:rsid w:val="008B3DB0"/>
    <w:rsid w:val="008B5679"/>
    <w:rsid w:val="008B6C54"/>
    <w:rsid w:val="008C0823"/>
    <w:rsid w:val="008C0A6D"/>
    <w:rsid w:val="008D1E90"/>
    <w:rsid w:val="008E448A"/>
    <w:rsid w:val="008F33A2"/>
    <w:rsid w:val="008F4D15"/>
    <w:rsid w:val="008F4D79"/>
    <w:rsid w:val="008F647C"/>
    <w:rsid w:val="008F686C"/>
    <w:rsid w:val="008F7B65"/>
    <w:rsid w:val="00902C7C"/>
    <w:rsid w:val="009108CC"/>
    <w:rsid w:val="00922F66"/>
    <w:rsid w:val="0092795B"/>
    <w:rsid w:val="00931D9C"/>
    <w:rsid w:val="00932E19"/>
    <w:rsid w:val="00936DEE"/>
    <w:rsid w:val="00944EF2"/>
    <w:rsid w:val="00953679"/>
    <w:rsid w:val="00955706"/>
    <w:rsid w:val="00956FD1"/>
    <w:rsid w:val="00957D6A"/>
    <w:rsid w:val="00960F9E"/>
    <w:rsid w:val="0097004C"/>
    <w:rsid w:val="00970DD5"/>
    <w:rsid w:val="0098395C"/>
    <w:rsid w:val="00992800"/>
    <w:rsid w:val="009937EF"/>
    <w:rsid w:val="009947C8"/>
    <w:rsid w:val="009A18E8"/>
    <w:rsid w:val="009A50E9"/>
    <w:rsid w:val="009A59F8"/>
    <w:rsid w:val="009A68CE"/>
    <w:rsid w:val="009B1144"/>
    <w:rsid w:val="009B2F30"/>
    <w:rsid w:val="009B7A00"/>
    <w:rsid w:val="009C011A"/>
    <w:rsid w:val="009C61B9"/>
    <w:rsid w:val="009C784C"/>
    <w:rsid w:val="009E0D31"/>
    <w:rsid w:val="009E144E"/>
    <w:rsid w:val="009E3297"/>
    <w:rsid w:val="009E4E8B"/>
    <w:rsid w:val="009F6173"/>
    <w:rsid w:val="009F7FF6"/>
    <w:rsid w:val="00A118B4"/>
    <w:rsid w:val="00A141F9"/>
    <w:rsid w:val="00A23417"/>
    <w:rsid w:val="00A3669C"/>
    <w:rsid w:val="00A47218"/>
    <w:rsid w:val="00A47E70"/>
    <w:rsid w:val="00A53123"/>
    <w:rsid w:val="00A540F7"/>
    <w:rsid w:val="00A54A9C"/>
    <w:rsid w:val="00A603A9"/>
    <w:rsid w:val="00A66D44"/>
    <w:rsid w:val="00A70CBD"/>
    <w:rsid w:val="00A71465"/>
    <w:rsid w:val="00A80795"/>
    <w:rsid w:val="00A82300"/>
    <w:rsid w:val="00A823B2"/>
    <w:rsid w:val="00A8322D"/>
    <w:rsid w:val="00A83D5C"/>
    <w:rsid w:val="00A90E92"/>
    <w:rsid w:val="00AA4E8F"/>
    <w:rsid w:val="00AB0E83"/>
    <w:rsid w:val="00AB6534"/>
    <w:rsid w:val="00AB7C8F"/>
    <w:rsid w:val="00AD28EF"/>
    <w:rsid w:val="00AD2965"/>
    <w:rsid w:val="00AD384E"/>
    <w:rsid w:val="00AD42BD"/>
    <w:rsid w:val="00AD5993"/>
    <w:rsid w:val="00AD7C25"/>
    <w:rsid w:val="00AE1499"/>
    <w:rsid w:val="00AE1C6C"/>
    <w:rsid w:val="00AE53E6"/>
    <w:rsid w:val="00AE7799"/>
    <w:rsid w:val="00AF235D"/>
    <w:rsid w:val="00AF6F0C"/>
    <w:rsid w:val="00B0403D"/>
    <w:rsid w:val="00B04EAD"/>
    <w:rsid w:val="00B05B9E"/>
    <w:rsid w:val="00B11EAC"/>
    <w:rsid w:val="00B127FF"/>
    <w:rsid w:val="00B23198"/>
    <w:rsid w:val="00B258BB"/>
    <w:rsid w:val="00B279D1"/>
    <w:rsid w:val="00B304F5"/>
    <w:rsid w:val="00B30891"/>
    <w:rsid w:val="00B32267"/>
    <w:rsid w:val="00B46356"/>
    <w:rsid w:val="00B53879"/>
    <w:rsid w:val="00B55ABF"/>
    <w:rsid w:val="00B57D17"/>
    <w:rsid w:val="00B60900"/>
    <w:rsid w:val="00B60BB6"/>
    <w:rsid w:val="00B65272"/>
    <w:rsid w:val="00B66112"/>
    <w:rsid w:val="00B66D06"/>
    <w:rsid w:val="00B7253A"/>
    <w:rsid w:val="00B754CE"/>
    <w:rsid w:val="00B761E5"/>
    <w:rsid w:val="00B8024E"/>
    <w:rsid w:val="00B80948"/>
    <w:rsid w:val="00B95BA0"/>
    <w:rsid w:val="00B95BC8"/>
    <w:rsid w:val="00B95E55"/>
    <w:rsid w:val="00BA042C"/>
    <w:rsid w:val="00BA30F8"/>
    <w:rsid w:val="00BA6456"/>
    <w:rsid w:val="00BB005F"/>
    <w:rsid w:val="00BB391A"/>
    <w:rsid w:val="00BB554B"/>
    <w:rsid w:val="00BB5DFC"/>
    <w:rsid w:val="00BB7BCC"/>
    <w:rsid w:val="00BC049B"/>
    <w:rsid w:val="00BC05C9"/>
    <w:rsid w:val="00BC4572"/>
    <w:rsid w:val="00BC4923"/>
    <w:rsid w:val="00BD0A29"/>
    <w:rsid w:val="00BD279D"/>
    <w:rsid w:val="00BF0EF2"/>
    <w:rsid w:val="00BF1E5A"/>
    <w:rsid w:val="00BF6E1F"/>
    <w:rsid w:val="00C03DF0"/>
    <w:rsid w:val="00C04EEA"/>
    <w:rsid w:val="00C05B56"/>
    <w:rsid w:val="00C07C8C"/>
    <w:rsid w:val="00C123D3"/>
    <w:rsid w:val="00C17F0E"/>
    <w:rsid w:val="00C21836"/>
    <w:rsid w:val="00C30F57"/>
    <w:rsid w:val="00C31175"/>
    <w:rsid w:val="00C35B9B"/>
    <w:rsid w:val="00C37213"/>
    <w:rsid w:val="00C378C1"/>
    <w:rsid w:val="00C524DD"/>
    <w:rsid w:val="00C5336A"/>
    <w:rsid w:val="00C54A6E"/>
    <w:rsid w:val="00C75928"/>
    <w:rsid w:val="00C86A18"/>
    <w:rsid w:val="00C86EA6"/>
    <w:rsid w:val="00C953E5"/>
    <w:rsid w:val="00C95985"/>
    <w:rsid w:val="00C95E33"/>
    <w:rsid w:val="00C96EAE"/>
    <w:rsid w:val="00CA1DB8"/>
    <w:rsid w:val="00CA3886"/>
    <w:rsid w:val="00CA4650"/>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37BC"/>
    <w:rsid w:val="00CD5322"/>
    <w:rsid w:val="00CD5700"/>
    <w:rsid w:val="00CE00B2"/>
    <w:rsid w:val="00CE1ABE"/>
    <w:rsid w:val="00CE21CA"/>
    <w:rsid w:val="00CF27D1"/>
    <w:rsid w:val="00CF687F"/>
    <w:rsid w:val="00D00F3F"/>
    <w:rsid w:val="00D01137"/>
    <w:rsid w:val="00D01D33"/>
    <w:rsid w:val="00D026D2"/>
    <w:rsid w:val="00D20F25"/>
    <w:rsid w:val="00D27AEE"/>
    <w:rsid w:val="00D27E6E"/>
    <w:rsid w:val="00D30C58"/>
    <w:rsid w:val="00D36A07"/>
    <w:rsid w:val="00D407B1"/>
    <w:rsid w:val="00D40DE0"/>
    <w:rsid w:val="00D41343"/>
    <w:rsid w:val="00D4147F"/>
    <w:rsid w:val="00D55568"/>
    <w:rsid w:val="00D57C07"/>
    <w:rsid w:val="00D60F03"/>
    <w:rsid w:val="00D63772"/>
    <w:rsid w:val="00D64870"/>
    <w:rsid w:val="00D65026"/>
    <w:rsid w:val="00D835BF"/>
    <w:rsid w:val="00D83BF8"/>
    <w:rsid w:val="00D83F53"/>
    <w:rsid w:val="00D8621A"/>
    <w:rsid w:val="00D86C4B"/>
    <w:rsid w:val="00D92581"/>
    <w:rsid w:val="00D95CFF"/>
    <w:rsid w:val="00DA4A78"/>
    <w:rsid w:val="00DA75EC"/>
    <w:rsid w:val="00DB1603"/>
    <w:rsid w:val="00DB26C5"/>
    <w:rsid w:val="00DB28D7"/>
    <w:rsid w:val="00DB2FEC"/>
    <w:rsid w:val="00DB50A6"/>
    <w:rsid w:val="00DC492A"/>
    <w:rsid w:val="00DC5368"/>
    <w:rsid w:val="00DC56DA"/>
    <w:rsid w:val="00DC763C"/>
    <w:rsid w:val="00DC7756"/>
    <w:rsid w:val="00DD1B33"/>
    <w:rsid w:val="00DD27E3"/>
    <w:rsid w:val="00DD3DAA"/>
    <w:rsid w:val="00DD3DF8"/>
    <w:rsid w:val="00DD4DC8"/>
    <w:rsid w:val="00DD541D"/>
    <w:rsid w:val="00DD6DC6"/>
    <w:rsid w:val="00DE29CC"/>
    <w:rsid w:val="00DE34EA"/>
    <w:rsid w:val="00DF76D4"/>
    <w:rsid w:val="00E00442"/>
    <w:rsid w:val="00E06B6C"/>
    <w:rsid w:val="00E11575"/>
    <w:rsid w:val="00E170EE"/>
    <w:rsid w:val="00E20672"/>
    <w:rsid w:val="00E20CD5"/>
    <w:rsid w:val="00E22736"/>
    <w:rsid w:val="00E2371B"/>
    <w:rsid w:val="00E24A14"/>
    <w:rsid w:val="00E317F0"/>
    <w:rsid w:val="00E3229A"/>
    <w:rsid w:val="00E361BD"/>
    <w:rsid w:val="00E410A9"/>
    <w:rsid w:val="00E412FD"/>
    <w:rsid w:val="00E42C12"/>
    <w:rsid w:val="00E45A80"/>
    <w:rsid w:val="00E461F8"/>
    <w:rsid w:val="00E47024"/>
    <w:rsid w:val="00E50C3F"/>
    <w:rsid w:val="00E5646D"/>
    <w:rsid w:val="00E60553"/>
    <w:rsid w:val="00E60EDF"/>
    <w:rsid w:val="00E62D54"/>
    <w:rsid w:val="00E62DC7"/>
    <w:rsid w:val="00E63EB1"/>
    <w:rsid w:val="00E7234B"/>
    <w:rsid w:val="00E74CB9"/>
    <w:rsid w:val="00E75F5A"/>
    <w:rsid w:val="00E810A6"/>
    <w:rsid w:val="00E81BF9"/>
    <w:rsid w:val="00E84466"/>
    <w:rsid w:val="00E94997"/>
    <w:rsid w:val="00EA4681"/>
    <w:rsid w:val="00EA4B28"/>
    <w:rsid w:val="00EB20CE"/>
    <w:rsid w:val="00EB2E37"/>
    <w:rsid w:val="00EB4048"/>
    <w:rsid w:val="00EB4FA3"/>
    <w:rsid w:val="00EC4DE9"/>
    <w:rsid w:val="00EC6858"/>
    <w:rsid w:val="00ED4616"/>
    <w:rsid w:val="00ED5B7D"/>
    <w:rsid w:val="00ED5D1B"/>
    <w:rsid w:val="00ED7D96"/>
    <w:rsid w:val="00EE7D7C"/>
    <w:rsid w:val="00EF2CB8"/>
    <w:rsid w:val="00F05203"/>
    <w:rsid w:val="00F06166"/>
    <w:rsid w:val="00F101CE"/>
    <w:rsid w:val="00F10DFC"/>
    <w:rsid w:val="00F12460"/>
    <w:rsid w:val="00F171D1"/>
    <w:rsid w:val="00F22A9B"/>
    <w:rsid w:val="00F25675"/>
    <w:rsid w:val="00F25D98"/>
    <w:rsid w:val="00F277A3"/>
    <w:rsid w:val="00F27894"/>
    <w:rsid w:val="00F300FB"/>
    <w:rsid w:val="00F314EA"/>
    <w:rsid w:val="00F329F6"/>
    <w:rsid w:val="00F32B72"/>
    <w:rsid w:val="00F37A51"/>
    <w:rsid w:val="00F42AAE"/>
    <w:rsid w:val="00F45026"/>
    <w:rsid w:val="00F47DF9"/>
    <w:rsid w:val="00F500EB"/>
    <w:rsid w:val="00F515F2"/>
    <w:rsid w:val="00F5389E"/>
    <w:rsid w:val="00F54B1A"/>
    <w:rsid w:val="00F606A0"/>
    <w:rsid w:val="00F74D66"/>
    <w:rsid w:val="00F769A3"/>
    <w:rsid w:val="00F7742C"/>
    <w:rsid w:val="00F873EB"/>
    <w:rsid w:val="00F92762"/>
    <w:rsid w:val="00F93E02"/>
    <w:rsid w:val="00F946A3"/>
    <w:rsid w:val="00F95B00"/>
    <w:rsid w:val="00F95D50"/>
    <w:rsid w:val="00FA0609"/>
    <w:rsid w:val="00FA2AC9"/>
    <w:rsid w:val="00FA45BE"/>
    <w:rsid w:val="00FB491D"/>
    <w:rsid w:val="00FB6386"/>
    <w:rsid w:val="00FB7D82"/>
    <w:rsid w:val="00FC110D"/>
    <w:rsid w:val="00FC6ED8"/>
    <w:rsid w:val="00FC76FD"/>
    <w:rsid w:val="00FD39C8"/>
    <w:rsid w:val="00FE0706"/>
    <w:rsid w:val="00FE4987"/>
    <w:rsid w:val="00FE4D2B"/>
    <w:rsid w:val="00FE4DF7"/>
    <w:rsid w:val="00FE70A1"/>
    <w:rsid w:val="00FF3194"/>
    <w:rsid w:val="00FF45E1"/>
    <w:rsid w:val="00FF4F61"/>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paragraph" w:styleId="ListParagraph">
    <w:name w:val="List Paragraph"/>
    <w:basedOn w:val="Normal"/>
    <w:uiPriority w:val="34"/>
    <w:qFormat/>
    <w:rsid w:val="00585738"/>
    <w:pPr>
      <w:spacing w:after="160" w:line="259" w:lineRule="auto"/>
      <w:ind w:left="720"/>
      <w:contextualSpacing/>
    </w:pPr>
    <w:rPr>
      <w:rFonts w:asciiTheme="minorHAnsi" w:eastAsia="SimSun" w:hAnsiTheme="minorHAnsi" w:cstheme="minorBidi"/>
      <w:noProof/>
      <w:sz w:val="24"/>
      <w:szCs w:val="22"/>
      <w:lang w:val="en-US"/>
    </w:rPr>
  </w:style>
  <w:style w:type="character" w:customStyle="1" w:styleId="TAHCar">
    <w:name w:val="TAH Car"/>
    <w:link w:val="TAH"/>
    <w:rsid w:val="0083499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8971558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288BE73-17EF-4EB5-89B1-3C699E5E3612}">
  <ds:schemaRefs>
    <ds:schemaRef ds:uri="http://schemas.microsoft.com/sharepoint/v3/contenttype/forms"/>
  </ds:schemaRefs>
</ds:datastoreItem>
</file>

<file path=customXml/itemProps2.xml><?xml version="1.0" encoding="utf-8"?>
<ds:datastoreItem xmlns:ds="http://schemas.openxmlformats.org/officeDocument/2006/customXml" ds:itemID="{E265EB49-C441-459D-902C-0B3F2B6B489E}">
  <ds:schemaRefs>
    <ds:schemaRef ds:uri="http://schemas.openxmlformats.org/officeDocument/2006/bibliography"/>
  </ds:schemaRefs>
</ds:datastoreItem>
</file>

<file path=customXml/itemProps3.xml><?xml version="1.0" encoding="utf-8"?>
<ds:datastoreItem xmlns:ds="http://schemas.openxmlformats.org/officeDocument/2006/customXml" ds:itemID="{120D7AC2-B6F9-4914-9D55-B3BB5FD0D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35D50-8603-40DF-A4E9-F27903AA9682}">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909</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IDCC</cp:lastModifiedBy>
  <cp:revision>6</cp:revision>
  <cp:lastPrinted>1900-01-01T05:00:00Z</cp:lastPrinted>
  <dcterms:created xsi:type="dcterms:W3CDTF">2022-03-29T11:19:00Z</dcterms:created>
  <dcterms:modified xsi:type="dcterms:W3CDTF">2022-03-29T20:37:00Z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